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7"/>
        <w:gridCol w:w="7551"/>
      </w:tblGrid>
      <w:tr w:rsidR="002462BE" w:rsidRPr="002462BE" w14:paraId="1E46AF26" w14:textId="77777777" w:rsidTr="003258D0">
        <w:tc>
          <w:tcPr>
            <w:tcW w:w="1316" w:type="pct"/>
            <w:shd w:val="clear" w:color="auto" w:fill="FFFFCC"/>
            <w:vAlign w:val="center"/>
          </w:tcPr>
          <w:p w14:paraId="277B9AFA" w14:textId="77777777" w:rsidR="0017709E" w:rsidRPr="002462BE" w:rsidRDefault="0017709E" w:rsidP="003258D0">
            <w:pPr>
              <w:jc w:val="left"/>
              <w:rPr>
                <w:rFonts w:ascii="Calibri" w:hAnsi="Calibri" w:cs="Calibri"/>
                <w:b/>
                <w:lang w:val="lt-LT"/>
              </w:rPr>
            </w:pPr>
            <w:r w:rsidRPr="002462BE">
              <w:rPr>
                <w:rFonts w:ascii="Calibri" w:hAnsi="Calibri" w:cs="Calibri"/>
                <w:b/>
                <w:lang w:val="lt-LT"/>
              </w:rPr>
              <w:t>PIRKIMO PAVADINIMAS</w:t>
            </w:r>
          </w:p>
        </w:tc>
        <w:tc>
          <w:tcPr>
            <w:tcW w:w="3684" w:type="pct"/>
            <w:vAlign w:val="center"/>
          </w:tcPr>
          <w:p w14:paraId="1B3368C3" w14:textId="44043A6C" w:rsidR="0017709E" w:rsidRPr="002462BE" w:rsidRDefault="0017709E" w:rsidP="00C157F3">
            <w:pPr>
              <w:jc w:val="center"/>
              <w:rPr>
                <w:rFonts w:ascii="Calibri" w:hAnsi="Calibri" w:cs="Calibri"/>
                <w:b/>
                <w:lang w:val="lt-LT"/>
              </w:rPr>
            </w:pPr>
            <w:r w:rsidRPr="002462BE">
              <w:rPr>
                <w:rFonts w:ascii="Calibri" w:hAnsi="Calibri" w:cs="Calibri"/>
                <w:b/>
                <w:lang w:val="lt-LT"/>
              </w:rPr>
              <w:t>Lietuvos viešojo saugumo ir pagalbos tarnybų skaitmeninio mobiliojo radijo ryšio tinklo įrangos talpinimo paslauga (PPR-</w:t>
            </w:r>
            <w:r w:rsidR="00AF2B49" w:rsidRPr="002462BE">
              <w:rPr>
                <w:rFonts w:ascii="Calibri" w:hAnsi="Calibri" w:cs="Calibri"/>
                <w:b/>
                <w:lang w:val="lt-LT"/>
              </w:rPr>
              <w:t>902</w:t>
            </w:r>
            <w:r w:rsidRPr="002462BE">
              <w:rPr>
                <w:rFonts w:ascii="Calibri" w:hAnsi="Calibri" w:cs="Calibri"/>
                <w:b/>
                <w:lang w:val="lt-LT"/>
              </w:rPr>
              <w:t>)</w:t>
            </w:r>
          </w:p>
        </w:tc>
      </w:tr>
      <w:tr w:rsidR="002462BE" w:rsidRPr="002462BE" w14:paraId="66B2715A" w14:textId="77777777" w:rsidTr="00C157F3">
        <w:tc>
          <w:tcPr>
            <w:tcW w:w="5000" w:type="pct"/>
            <w:gridSpan w:val="2"/>
            <w:shd w:val="clear" w:color="auto" w:fill="FFFFCC"/>
            <w:vAlign w:val="center"/>
          </w:tcPr>
          <w:p w14:paraId="01A65FB6" w14:textId="568751C5" w:rsidR="00C157F3" w:rsidRPr="002462BE" w:rsidRDefault="00BA5834" w:rsidP="00C157F3">
            <w:pPr>
              <w:jc w:val="center"/>
              <w:rPr>
                <w:rFonts w:ascii="Calibri" w:hAnsi="Calibri" w:cs="Calibri"/>
                <w:b/>
                <w:lang w:val="lt-LT"/>
              </w:rPr>
            </w:pPr>
            <w:bookmarkStart w:id="0" w:name="fld_finansavimo_saltinisStr"/>
            <w:r w:rsidRPr="002462BE">
              <w:rPr>
                <w:rFonts w:asciiTheme="majorHAnsi" w:hAnsiTheme="majorHAnsi" w:cstheme="majorHAnsi"/>
                <w:b/>
                <w:bCs/>
                <w:sz w:val="18"/>
                <w:szCs w:val="18"/>
                <w:lang w:val="lt-LT"/>
              </w:rPr>
              <w:t>Pirkimas finansuojamas pgl. 07-016-12-01-05 (TP) ir dalinai finansuojamas iš VSF (STS) lėšų, skirtų projektui Nr. SVVP/2023/3510 "Papildomos IRD veiklos sąnaudos 2024-2027 m.”</w:t>
            </w:r>
            <w:bookmarkEnd w:id="0"/>
          </w:p>
        </w:tc>
      </w:tr>
    </w:tbl>
    <w:p w14:paraId="05E171B2" w14:textId="642409ED" w:rsidR="00896394" w:rsidRPr="002462BE" w:rsidRDefault="00896394" w:rsidP="000F0273">
      <w:pPr>
        <w:spacing w:after="0" w:line="120" w:lineRule="auto"/>
        <w:jc w:val="center"/>
        <w:rPr>
          <w:rFonts w:ascii="Calibri Light" w:hAnsi="Calibri Light" w:cs="Calibri Light"/>
          <w:lang w:val="lt-LT"/>
        </w:rPr>
      </w:pPr>
    </w:p>
    <w:p w14:paraId="442D6926" w14:textId="77777777" w:rsidR="000F0273" w:rsidRPr="002462BE" w:rsidRDefault="000F0273" w:rsidP="000F0273">
      <w:pPr>
        <w:spacing w:after="0" w:line="120" w:lineRule="auto"/>
        <w:jc w:val="center"/>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2462BE" w14:paraId="092E4D3B" w14:textId="77777777" w:rsidTr="00896394">
        <w:tc>
          <w:tcPr>
            <w:tcW w:w="2612" w:type="pct"/>
          </w:tcPr>
          <w:p w14:paraId="59DA17CA" w14:textId="77777777" w:rsidR="0089474A" w:rsidRPr="002462BE" w:rsidRDefault="0089474A" w:rsidP="00A00C6B">
            <w:pPr>
              <w:rPr>
                <w:rFonts w:ascii="Calibri Light" w:hAnsi="Calibri Light" w:cs="Calibri Light"/>
                <w:bCs/>
                <w:lang w:val="lt-LT"/>
              </w:rPr>
            </w:pPr>
          </w:p>
          <w:p w14:paraId="46409F86" w14:textId="082DA330" w:rsidR="003137C8" w:rsidRPr="002462BE" w:rsidRDefault="005E7595" w:rsidP="00A00C6B">
            <w:pPr>
              <w:rPr>
                <w:rFonts w:ascii="Calibri Light" w:hAnsi="Calibri Light" w:cs="Calibri Light"/>
                <w:bCs/>
                <w:lang w:val="lt-LT"/>
              </w:rPr>
            </w:pPr>
            <w:r w:rsidRPr="002462BE">
              <w:rPr>
                <w:rFonts w:ascii="Calibri Light" w:hAnsi="Calibri Light" w:cs="Calibri Light"/>
                <w:bCs/>
                <w:lang w:val="lt-LT"/>
              </w:rPr>
              <w:t>Išteklių agentūrai</w:t>
            </w:r>
            <w:r w:rsidR="003137C8" w:rsidRPr="002462BE">
              <w:rPr>
                <w:rFonts w:ascii="Calibri Light" w:hAnsi="Calibri Light" w:cs="Calibri Light"/>
                <w:bCs/>
                <w:lang w:val="lt-LT"/>
              </w:rPr>
              <w:t xml:space="preserve"> </w:t>
            </w:r>
            <w:r w:rsidR="00E35EAA" w:rsidRPr="002462BE">
              <w:rPr>
                <w:rFonts w:ascii="Calibri Light" w:hAnsi="Calibri Light" w:cs="Calibri Light"/>
                <w:bCs/>
                <w:lang w:val="lt-LT"/>
              </w:rPr>
              <w:t>prie Lietuvos Respublikos</w:t>
            </w:r>
          </w:p>
          <w:p w14:paraId="75E401E2" w14:textId="6EFF52D2" w:rsidR="00E35EAA" w:rsidRPr="002462BE" w:rsidRDefault="00E35EAA" w:rsidP="00A00C6B">
            <w:pPr>
              <w:rPr>
                <w:rFonts w:ascii="Calibri Light" w:hAnsi="Calibri Light" w:cs="Calibri Light"/>
                <w:bCs/>
                <w:lang w:val="lt-LT"/>
              </w:rPr>
            </w:pPr>
            <w:r w:rsidRPr="002462BE">
              <w:rPr>
                <w:rFonts w:ascii="Calibri Light" w:hAnsi="Calibri Light" w:cs="Calibri Light"/>
                <w:bCs/>
                <w:lang w:val="lt-LT"/>
              </w:rPr>
              <w:t>vidaus reikalų ministerijos</w:t>
            </w:r>
          </w:p>
          <w:p w14:paraId="47292952" w14:textId="77777777" w:rsidR="00E35EAA" w:rsidRPr="002462BE" w:rsidRDefault="00E35EAA" w:rsidP="00A00C6B">
            <w:pPr>
              <w:rPr>
                <w:rFonts w:ascii="Calibri Light" w:hAnsi="Calibri Light" w:cs="Calibri Light"/>
                <w:bCs/>
                <w:i/>
                <w:sz w:val="16"/>
                <w:szCs w:val="16"/>
                <w:lang w:val="lt-LT"/>
              </w:rPr>
            </w:pPr>
            <w:r w:rsidRPr="002462BE">
              <w:rPr>
                <w:rFonts w:ascii="Calibri Light" w:hAnsi="Calibri Light" w:cs="Calibri Light"/>
                <w:bCs/>
                <w:i/>
                <w:sz w:val="16"/>
                <w:szCs w:val="16"/>
                <w:lang w:val="lt-LT"/>
              </w:rPr>
              <w:t>Teikiama CVP IS priemonėmis</w:t>
            </w:r>
          </w:p>
        </w:tc>
        <w:tc>
          <w:tcPr>
            <w:tcW w:w="2388" w:type="pct"/>
          </w:tcPr>
          <w:p w14:paraId="11231020" w14:textId="77777777" w:rsidR="00E35EAA" w:rsidRPr="002462BE" w:rsidRDefault="00E35EAA" w:rsidP="00A00C6B">
            <w:pPr>
              <w:ind w:left="-567"/>
              <w:rPr>
                <w:rFonts w:ascii="Calibri Light" w:hAnsi="Calibri Light" w:cs="Calibri Light"/>
                <w:bCs/>
                <w:lang w:val="lt-LT"/>
              </w:rPr>
            </w:pPr>
          </w:p>
        </w:tc>
      </w:tr>
    </w:tbl>
    <w:p w14:paraId="056D1A2A" w14:textId="77777777" w:rsidR="00E35EAA" w:rsidRPr="002462BE"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2462BE" w:rsidRPr="002462BE" w14:paraId="0FCED85A" w14:textId="77777777" w:rsidTr="00142A37">
        <w:tc>
          <w:tcPr>
            <w:tcW w:w="1418" w:type="dxa"/>
            <w:tcBorders>
              <w:bottom w:val="single" w:sz="4" w:space="0" w:color="auto"/>
            </w:tcBorders>
            <w:vAlign w:val="bottom"/>
          </w:tcPr>
          <w:p w14:paraId="29BB418F" w14:textId="77777777" w:rsidR="00D62727" w:rsidRPr="002462BE" w:rsidRDefault="00D62727" w:rsidP="00A00C6B">
            <w:pPr>
              <w:pStyle w:val="CentrBoldm"/>
              <w:ind w:left="35" w:firstLine="0"/>
              <w:rPr>
                <w:rFonts w:ascii="Calibri Light" w:hAnsi="Calibri Light" w:cs="Calibri Light"/>
                <w:b w:val="0"/>
                <w:bCs w:val="0"/>
                <w:sz w:val="22"/>
                <w:szCs w:val="22"/>
                <w:lang w:val="lt-LT"/>
              </w:rPr>
            </w:pPr>
            <w:r w:rsidRPr="002462BE">
              <w:rPr>
                <w:rFonts w:ascii="Calibri Light" w:hAnsi="Calibri Light" w:cs="Calibri Light"/>
                <w:b w:val="0"/>
                <w:bCs w:val="0"/>
                <w:sz w:val="22"/>
                <w:szCs w:val="22"/>
                <w:lang w:val="lt-LT"/>
              </w:rPr>
              <w:fldChar w:fldCharType="begin">
                <w:ffData>
                  <w:name w:val=""/>
                  <w:enabled/>
                  <w:calcOnExit w:val="0"/>
                  <w:textInput/>
                </w:ffData>
              </w:fldChar>
            </w:r>
            <w:r w:rsidRPr="002462BE">
              <w:rPr>
                <w:rFonts w:ascii="Calibri Light" w:hAnsi="Calibri Light" w:cs="Calibri Light"/>
                <w:b w:val="0"/>
                <w:bCs w:val="0"/>
                <w:sz w:val="22"/>
                <w:szCs w:val="22"/>
                <w:lang w:val="lt-LT"/>
              </w:rPr>
              <w:instrText xml:space="preserve"> FORMTEXT </w:instrText>
            </w:r>
            <w:r w:rsidRPr="002462BE">
              <w:rPr>
                <w:rFonts w:ascii="Calibri Light" w:hAnsi="Calibri Light" w:cs="Calibri Light"/>
                <w:b w:val="0"/>
                <w:bCs w:val="0"/>
                <w:sz w:val="22"/>
                <w:szCs w:val="22"/>
                <w:lang w:val="lt-LT"/>
              </w:rPr>
            </w:r>
            <w:r w:rsidRPr="002462BE">
              <w:rPr>
                <w:rFonts w:ascii="Calibri Light" w:hAnsi="Calibri Light" w:cs="Calibri Light"/>
                <w:b w:val="0"/>
                <w:bCs w:val="0"/>
                <w:sz w:val="22"/>
                <w:szCs w:val="22"/>
                <w:lang w:val="lt-LT"/>
              </w:rPr>
              <w:fldChar w:fldCharType="separate"/>
            </w:r>
            <w:r w:rsidRPr="002462BE">
              <w:rPr>
                <w:rFonts w:ascii="Calibri Light" w:hAnsi="Calibri Light" w:cs="Calibri Light"/>
                <w:b w:val="0"/>
                <w:bCs w:val="0"/>
                <w:noProof/>
                <w:sz w:val="22"/>
                <w:szCs w:val="22"/>
                <w:lang w:val="lt-LT"/>
              </w:rPr>
              <w:t> </w:t>
            </w:r>
            <w:r w:rsidRPr="002462BE">
              <w:rPr>
                <w:rFonts w:ascii="Calibri Light" w:hAnsi="Calibri Light" w:cs="Calibri Light"/>
                <w:b w:val="0"/>
                <w:bCs w:val="0"/>
                <w:noProof/>
                <w:sz w:val="22"/>
                <w:szCs w:val="22"/>
                <w:lang w:val="lt-LT"/>
              </w:rPr>
              <w:t> </w:t>
            </w:r>
            <w:r w:rsidRPr="002462BE">
              <w:rPr>
                <w:rFonts w:ascii="Calibri Light" w:hAnsi="Calibri Light" w:cs="Calibri Light"/>
                <w:b w:val="0"/>
                <w:bCs w:val="0"/>
                <w:noProof/>
                <w:sz w:val="22"/>
                <w:szCs w:val="22"/>
                <w:lang w:val="lt-LT"/>
              </w:rPr>
              <w:t> </w:t>
            </w:r>
            <w:r w:rsidRPr="002462BE">
              <w:rPr>
                <w:rFonts w:ascii="Calibri Light" w:hAnsi="Calibri Light" w:cs="Calibri Light"/>
                <w:b w:val="0"/>
                <w:bCs w:val="0"/>
                <w:noProof/>
                <w:sz w:val="22"/>
                <w:szCs w:val="22"/>
                <w:lang w:val="lt-LT"/>
              </w:rPr>
              <w:t> </w:t>
            </w:r>
            <w:r w:rsidRPr="002462BE">
              <w:rPr>
                <w:rFonts w:ascii="Calibri Light" w:hAnsi="Calibri Light" w:cs="Calibri Light"/>
                <w:b w:val="0"/>
                <w:bCs w:val="0"/>
                <w:noProof/>
                <w:sz w:val="22"/>
                <w:szCs w:val="22"/>
                <w:lang w:val="lt-LT"/>
              </w:rPr>
              <w:t> </w:t>
            </w:r>
            <w:r w:rsidRPr="002462BE">
              <w:rPr>
                <w:rFonts w:ascii="Calibri Light" w:hAnsi="Calibri Light" w:cs="Calibri Light"/>
                <w:b w:val="0"/>
                <w:bCs w:val="0"/>
                <w:sz w:val="22"/>
                <w:szCs w:val="22"/>
                <w:lang w:val="lt-LT"/>
              </w:rPr>
              <w:fldChar w:fldCharType="end"/>
            </w:r>
          </w:p>
        </w:tc>
      </w:tr>
      <w:tr w:rsidR="002462BE" w:rsidRPr="002462BE" w14:paraId="213CA7A1" w14:textId="77777777" w:rsidTr="00142A37">
        <w:tc>
          <w:tcPr>
            <w:tcW w:w="1418" w:type="dxa"/>
            <w:tcBorders>
              <w:top w:val="single" w:sz="4" w:space="0" w:color="auto"/>
            </w:tcBorders>
          </w:tcPr>
          <w:p w14:paraId="0D4EC087" w14:textId="77777777" w:rsidR="00D62727" w:rsidRPr="002462BE" w:rsidRDefault="00D62727" w:rsidP="00A00C6B">
            <w:pPr>
              <w:pStyle w:val="CentrBoldm"/>
              <w:ind w:left="35" w:firstLine="0"/>
              <w:rPr>
                <w:rFonts w:ascii="Calibri Light" w:hAnsi="Calibri Light" w:cs="Calibri Light"/>
                <w:b w:val="0"/>
                <w:bCs w:val="0"/>
                <w:sz w:val="22"/>
                <w:szCs w:val="22"/>
                <w:lang w:val="lt-LT"/>
              </w:rPr>
            </w:pPr>
            <w:r w:rsidRPr="002462BE">
              <w:rPr>
                <w:rFonts w:ascii="Calibri Light" w:hAnsi="Calibri Light" w:cs="Calibri Light"/>
                <w:b w:val="0"/>
                <w:bCs w:val="0"/>
                <w:sz w:val="22"/>
                <w:szCs w:val="22"/>
                <w:lang w:val="lt-LT"/>
              </w:rPr>
              <w:t>(Data, Nr.)</w:t>
            </w:r>
          </w:p>
        </w:tc>
      </w:tr>
      <w:tr w:rsidR="002462BE" w:rsidRPr="002462BE" w14:paraId="683EB65B" w14:textId="77777777" w:rsidTr="00142A37">
        <w:tc>
          <w:tcPr>
            <w:tcW w:w="1418" w:type="dxa"/>
          </w:tcPr>
          <w:p w14:paraId="2EF781E3" w14:textId="77777777" w:rsidR="00D62727" w:rsidRPr="002462BE"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2462BE" w:rsidRPr="002462BE" w14:paraId="5668E655" w14:textId="77777777" w:rsidTr="00142A37">
        <w:tc>
          <w:tcPr>
            <w:tcW w:w="1418" w:type="dxa"/>
            <w:tcBorders>
              <w:bottom w:val="single" w:sz="4" w:space="0" w:color="auto"/>
            </w:tcBorders>
            <w:vAlign w:val="bottom"/>
          </w:tcPr>
          <w:p w14:paraId="48E6B98B" w14:textId="77777777" w:rsidR="00D62727" w:rsidRPr="002462BE" w:rsidRDefault="00D62727" w:rsidP="00A00C6B">
            <w:pPr>
              <w:pStyle w:val="CentrBoldm"/>
              <w:ind w:left="35" w:firstLine="0"/>
              <w:rPr>
                <w:rFonts w:ascii="Calibri Light" w:hAnsi="Calibri Light" w:cs="Calibri Light"/>
                <w:b w:val="0"/>
                <w:bCs w:val="0"/>
                <w:sz w:val="22"/>
                <w:szCs w:val="22"/>
                <w:lang w:val="lt-LT"/>
              </w:rPr>
            </w:pPr>
            <w:r w:rsidRPr="002462BE">
              <w:rPr>
                <w:rFonts w:ascii="Calibri Light" w:hAnsi="Calibri Light" w:cs="Calibri Light"/>
                <w:b w:val="0"/>
                <w:bCs w:val="0"/>
                <w:sz w:val="22"/>
                <w:szCs w:val="22"/>
                <w:lang w:val="lt-LT"/>
              </w:rPr>
              <w:fldChar w:fldCharType="begin">
                <w:ffData>
                  <w:name w:val=""/>
                  <w:enabled/>
                  <w:calcOnExit w:val="0"/>
                  <w:textInput/>
                </w:ffData>
              </w:fldChar>
            </w:r>
            <w:r w:rsidRPr="002462BE">
              <w:rPr>
                <w:rFonts w:ascii="Calibri Light" w:hAnsi="Calibri Light" w:cs="Calibri Light"/>
                <w:b w:val="0"/>
                <w:bCs w:val="0"/>
                <w:sz w:val="22"/>
                <w:szCs w:val="22"/>
                <w:lang w:val="lt-LT"/>
              </w:rPr>
              <w:instrText xml:space="preserve"> FORMTEXT </w:instrText>
            </w:r>
            <w:r w:rsidRPr="002462BE">
              <w:rPr>
                <w:rFonts w:ascii="Calibri Light" w:hAnsi="Calibri Light" w:cs="Calibri Light"/>
                <w:b w:val="0"/>
                <w:bCs w:val="0"/>
                <w:sz w:val="22"/>
                <w:szCs w:val="22"/>
                <w:lang w:val="lt-LT"/>
              </w:rPr>
            </w:r>
            <w:r w:rsidRPr="002462BE">
              <w:rPr>
                <w:rFonts w:ascii="Calibri Light" w:hAnsi="Calibri Light" w:cs="Calibri Light"/>
                <w:b w:val="0"/>
                <w:bCs w:val="0"/>
                <w:sz w:val="22"/>
                <w:szCs w:val="22"/>
                <w:lang w:val="lt-LT"/>
              </w:rPr>
              <w:fldChar w:fldCharType="separate"/>
            </w:r>
            <w:r w:rsidRPr="002462BE">
              <w:rPr>
                <w:rFonts w:ascii="Calibri Light" w:hAnsi="Calibri Light" w:cs="Calibri Light"/>
                <w:b w:val="0"/>
                <w:bCs w:val="0"/>
                <w:noProof/>
                <w:sz w:val="22"/>
                <w:szCs w:val="22"/>
                <w:lang w:val="lt-LT"/>
              </w:rPr>
              <w:t> </w:t>
            </w:r>
            <w:r w:rsidRPr="002462BE">
              <w:rPr>
                <w:rFonts w:ascii="Calibri Light" w:hAnsi="Calibri Light" w:cs="Calibri Light"/>
                <w:b w:val="0"/>
                <w:bCs w:val="0"/>
                <w:noProof/>
                <w:sz w:val="22"/>
                <w:szCs w:val="22"/>
                <w:lang w:val="lt-LT"/>
              </w:rPr>
              <w:t> </w:t>
            </w:r>
            <w:r w:rsidRPr="002462BE">
              <w:rPr>
                <w:rFonts w:ascii="Calibri Light" w:hAnsi="Calibri Light" w:cs="Calibri Light"/>
                <w:b w:val="0"/>
                <w:bCs w:val="0"/>
                <w:noProof/>
                <w:sz w:val="22"/>
                <w:szCs w:val="22"/>
                <w:lang w:val="lt-LT"/>
              </w:rPr>
              <w:t> </w:t>
            </w:r>
            <w:r w:rsidRPr="002462BE">
              <w:rPr>
                <w:rFonts w:ascii="Calibri Light" w:hAnsi="Calibri Light" w:cs="Calibri Light"/>
                <w:b w:val="0"/>
                <w:bCs w:val="0"/>
                <w:noProof/>
                <w:sz w:val="22"/>
                <w:szCs w:val="22"/>
                <w:lang w:val="lt-LT"/>
              </w:rPr>
              <w:t> </w:t>
            </w:r>
            <w:r w:rsidRPr="002462BE">
              <w:rPr>
                <w:rFonts w:ascii="Calibri Light" w:hAnsi="Calibri Light" w:cs="Calibri Light"/>
                <w:b w:val="0"/>
                <w:bCs w:val="0"/>
                <w:noProof/>
                <w:sz w:val="22"/>
                <w:szCs w:val="22"/>
                <w:lang w:val="lt-LT"/>
              </w:rPr>
              <w:t> </w:t>
            </w:r>
            <w:r w:rsidRPr="002462BE">
              <w:rPr>
                <w:rFonts w:ascii="Calibri Light" w:hAnsi="Calibri Light" w:cs="Calibri Light"/>
                <w:b w:val="0"/>
                <w:bCs w:val="0"/>
                <w:sz w:val="22"/>
                <w:szCs w:val="22"/>
                <w:lang w:val="lt-LT"/>
              </w:rPr>
              <w:fldChar w:fldCharType="end"/>
            </w:r>
          </w:p>
        </w:tc>
      </w:tr>
      <w:tr w:rsidR="002462BE" w:rsidRPr="002462BE" w14:paraId="24301507" w14:textId="77777777" w:rsidTr="00142A37">
        <w:tc>
          <w:tcPr>
            <w:tcW w:w="1418" w:type="dxa"/>
            <w:tcBorders>
              <w:top w:val="single" w:sz="4" w:space="0" w:color="auto"/>
            </w:tcBorders>
          </w:tcPr>
          <w:p w14:paraId="115926BF" w14:textId="77777777" w:rsidR="00D62727" w:rsidRPr="002462BE" w:rsidRDefault="00D62727" w:rsidP="00A00C6B">
            <w:pPr>
              <w:pStyle w:val="CentrBoldm"/>
              <w:ind w:left="35" w:firstLine="0"/>
              <w:rPr>
                <w:rFonts w:ascii="Calibri Light" w:hAnsi="Calibri Light" w:cs="Calibri Light"/>
                <w:b w:val="0"/>
                <w:bCs w:val="0"/>
                <w:sz w:val="22"/>
                <w:szCs w:val="22"/>
                <w:lang w:val="lt-LT"/>
              </w:rPr>
            </w:pPr>
            <w:r w:rsidRPr="002462BE">
              <w:rPr>
                <w:rFonts w:ascii="Calibri Light" w:hAnsi="Calibri Light" w:cs="Calibri Light"/>
                <w:b w:val="0"/>
                <w:bCs w:val="0"/>
                <w:position w:val="6"/>
                <w:sz w:val="22"/>
                <w:szCs w:val="22"/>
                <w:lang w:val="lt-LT"/>
              </w:rPr>
              <w:t>(Vieta)</w:t>
            </w:r>
          </w:p>
        </w:tc>
      </w:tr>
    </w:tbl>
    <w:p w14:paraId="18D475E3" w14:textId="7D156E03" w:rsidR="00D62727" w:rsidRPr="002462BE" w:rsidRDefault="00A00C6B" w:rsidP="00A00C6B">
      <w:pPr>
        <w:spacing w:after="0" w:line="120" w:lineRule="auto"/>
        <w:rPr>
          <w:rFonts w:ascii="Calibri Light" w:hAnsi="Calibri Light" w:cs="Calibri Light"/>
          <w:lang w:val="lt-LT"/>
        </w:rPr>
      </w:pPr>
      <w:r w:rsidRPr="002462BE">
        <w:rPr>
          <w:rFonts w:ascii="Calibri Light" w:hAnsi="Calibri Light" w:cs="Calibri Light"/>
          <w:lang w:val="lt-LT"/>
        </w:rPr>
        <w:br w:type="textWrapping" w:clear="all"/>
      </w:r>
    </w:p>
    <w:p w14:paraId="2E454252" w14:textId="3E34B08A" w:rsidR="00D62727" w:rsidRPr="002462BE"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2462BE">
        <w:rPr>
          <w:rFonts w:ascii="Calibri Light" w:hAnsi="Calibri Light" w:cs="Calibri Light"/>
          <w:b/>
          <w:sz w:val="16"/>
          <w:szCs w:val="16"/>
          <w:lang w:val="lt-LT"/>
        </w:rPr>
        <w:t xml:space="preserve"> </w:t>
      </w:r>
      <w:r w:rsidR="00D62727" w:rsidRPr="002462BE">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2462BE" w:rsidRPr="002462BE"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2462BE" w:rsidRDefault="00D62727" w:rsidP="00A00C6B">
            <w:pPr>
              <w:spacing w:after="0" w:line="240" w:lineRule="auto"/>
              <w:rPr>
                <w:rFonts w:ascii="Calibri Light" w:hAnsi="Calibri Light" w:cs="Calibri Light"/>
                <w:b/>
                <w:sz w:val="20"/>
                <w:lang w:val="lt-LT"/>
              </w:rPr>
            </w:pPr>
            <w:r w:rsidRPr="002462BE">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2462BE" w:rsidRDefault="00D62727" w:rsidP="00A00C6B">
            <w:pPr>
              <w:spacing w:after="0" w:line="240" w:lineRule="auto"/>
              <w:rPr>
                <w:rFonts w:ascii="Calibri Light" w:hAnsi="Calibri Light" w:cs="Calibri Light"/>
                <w:i/>
                <w:sz w:val="20"/>
                <w:lang w:val="lt-LT"/>
              </w:rPr>
            </w:pPr>
            <w:r w:rsidRPr="002462BE">
              <w:rPr>
                <w:rFonts w:ascii="Calibri Light" w:hAnsi="Calibri Light" w:cs="Calibri Light"/>
                <w:i/>
                <w:sz w:val="20"/>
                <w:lang w:val="lt-LT"/>
              </w:rPr>
              <w:t xml:space="preserve">(Jeigu dalyvauja ūkio subjektų grupė, surašomi visi dalyvių pavadinimai: </w:t>
            </w:r>
          </w:p>
          <w:p w14:paraId="11E2207D" w14:textId="77777777" w:rsidR="00D62727" w:rsidRPr="002462BE" w:rsidRDefault="00D62727" w:rsidP="00A00C6B">
            <w:pPr>
              <w:spacing w:after="0" w:line="240" w:lineRule="auto"/>
              <w:rPr>
                <w:rFonts w:ascii="Calibri Light" w:hAnsi="Calibri Light" w:cs="Calibri Light"/>
                <w:i/>
                <w:sz w:val="20"/>
                <w:lang w:val="lt-LT"/>
              </w:rPr>
            </w:pPr>
            <w:r w:rsidRPr="002462BE">
              <w:rPr>
                <w:rFonts w:ascii="Calibri Light" w:hAnsi="Calibri Light" w:cs="Calibri Light"/>
                <w:i/>
                <w:sz w:val="20"/>
                <w:lang w:val="lt-LT"/>
              </w:rPr>
              <w:t>Atsakingasis partneris: Partneris Nr. 1: Partneris Nr. 2 ir t. t.:)</w:t>
            </w:r>
          </w:p>
        </w:tc>
      </w:tr>
      <w:tr w:rsidR="002462BE" w:rsidRPr="002462BE"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2462BE" w:rsidRDefault="00D62727" w:rsidP="00A00C6B">
            <w:pPr>
              <w:spacing w:after="0" w:line="240" w:lineRule="auto"/>
              <w:rPr>
                <w:rFonts w:ascii="Calibri Light" w:hAnsi="Calibri Light" w:cs="Calibri Light"/>
                <w:b/>
                <w:sz w:val="20"/>
                <w:lang w:val="lt-LT"/>
              </w:rPr>
            </w:pPr>
            <w:r w:rsidRPr="002462BE">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2462BE" w:rsidRDefault="00D62727" w:rsidP="00A00C6B">
            <w:pPr>
              <w:tabs>
                <w:tab w:val="left" w:pos="567"/>
              </w:tabs>
              <w:spacing w:after="0" w:line="240" w:lineRule="auto"/>
              <w:rPr>
                <w:rFonts w:ascii="Calibri Light" w:hAnsi="Calibri Light" w:cs="Calibri Light"/>
                <w:i/>
                <w:sz w:val="20"/>
                <w:lang w:val="lt-LT"/>
              </w:rPr>
            </w:pPr>
            <w:r w:rsidRPr="002462BE">
              <w:rPr>
                <w:rFonts w:ascii="Calibri Light" w:hAnsi="Calibri Light" w:cs="Calibri Light"/>
                <w:i/>
                <w:sz w:val="20"/>
                <w:lang w:val="lt-LT"/>
              </w:rPr>
              <w:t xml:space="preserve">(Jeigu dalyvauja ūkio subjektų grupė, surašomi visi narių adresai) </w:t>
            </w:r>
          </w:p>
        </w:tc>
      </w:tr>
      <w:tr w:rsidR="002462BE" w:rsidRPr="002462BE"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2462BE" w:rsidRDefault="00D62727" w:rsidP="00A00C6B">
            <w:pPr>
              <w:spacing w:after="0" w:line="240" w:lineRule="auto"/>
              <w:rPr>
                <w:rFonts w:ascii="Calibri Light" w:hAnsi="Calibri Light" w:cs="Calibri Light"/>
                <w:b/>
                <w:sz w:val="20"/>
                <w:lang w:val="lt-LT"/>
              </w:rPr>
            </w:pPr>
            <w:r w:rsidRPr="002462BE">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2462BE" w:rsidRDefault="000D20F0" w:rsidP="00A00C6B">
            <w:pPr>
              <w:tabs>
                <w:tab w:val="left" w:pos="567"/>
              </w:tabs>
              <w:spacing w:after="0" w:line="240" w:lineRule="auto"/>
              <w:rPr>
                <w:rFonts w:ascii="Calibri Light" w:hAnsi="Calibri Light" w:cs="Calibri Light"/>
                <w:i/>
                <w:sz w:val="20"/>
                <w:lang w:val="lt-LT"/>
              </w:rPr>
            </w:pPr>
            <w:r w:rsidRPr="002462BE">
              <w:rPr>
                <w:rFonts w:ascii="Calibri Light" w:hAnsi="Calibri Light" w:cs="Calibri Light"/>
                <w:i/>
                <w:sz w:val="20"/>
                <w:lang w:val="lt-LT"/>
              </w:rPr>
              <w:t>...</w:t>
            </w:r>
          </w:p>
        </w:tc>
      </w:tr>
      <w:tr w:rsidR="002462BE" w:rsidRPr="002462BE"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2462BE" w:rsidRDefault="00D62727" w:rsidP="00A00C6B">
            <w:pPr>
              <w:spacing w:after="0" w:line="240" w:lineRule="auto"/>
              <w:rPr>
                <w:rFonts w:ascii="Calibri Light" w:hAnsi="Calibri Light" w:cs="Calibri Light"/>
                <w:b/>
                <w:sz w:val="20"/>
                <w:lang w:val="lt-LT"/>
              </w:rPr>
            </w:pPr>
            <w:r w:rsidRPr="002462BE">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2462BE" w:rsidRDefault="000D20F0" w:rsidP="00A00C6B">
            <w:pPr>
              <w:tabs>
                <w:tab w:val="left" w:pos="567"/>
              </w:tabs>
              <w:spacing w:after="0" w:line="240" w:lineRule="auto"/>
              <w:ind w:left="34"/>
              <w:rPr>
                <w:rFonts w:ascii="Calibri Light" w:hAnsi="Calibri Light" w:cs="Calibri Light"/>
                <w:i/>
                <w:sz w:val="20"/>
                <w:lang w:val="lt-LT"/>
              </w:rPr>
            </w:pPr>
            <w:r w:rsidRPr="002462BE">
              <w:rPr>
                <w:rFonts w:ascii="Calibri Light" w:hAnsi="Calibri Light" w:cs="Calibri Light"/>
                <w:i/>
                <w:sz w:val="20"/>
                <w:lang w:val="lt-LT"/>
              </w:rPr>
              <w:t>...</w:t>
            </w:r>
          </w:p>
        </w:tc>
      </w:tr>
      <w:tr w:rsidR="002462BE" w:rsidRPr="002462BE"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2462BE" w:rsidRDefault="00D62727" w:rsidP="00A00C6B">
            <w:pPr>
              <w:spacing w:after="0" w:line="240" w:lineRule="auto"/>
              <w:rPr>
                <w:rFonts w:ascii="Calibri Light" w:hAnsi="Calibri Light" w:cs="Calibri Light"/>
                <w:b/>
                <w:sz w:val="20"/>
                <w:lang w:val="lt-LT"/>
              </w:rPr>
            </w:pPr>
            <w:r w:rsidRPr="002462BE">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2462BE" w:rsidRDefault="000D20F0" w:rsidP="00A00C6B">
            <w:pPr>
              <w:tabs>
                <w:tab w:val="left" w:pos="567"/>
              </w:tabs>
              <w:spacing w:after="0" w:line="240" w:lineRule="auto"/>
              <w:ind w:left="34"/>
              <w:rPr>
                <w:rFonts w:ascii="Calibri Light" w:hAnsi="Calibri Light" w:cs="Calibri Light"/>
                <w:i/>
                <w:sz w:val="20"/>
                <w:lang w:val="lt-LT"/>
              </w:rPr>
            </w:pPr>
            <w:r w:rsidRPr="002462BE">
              <w:rPr>
                <w:rFonts w:ascii="Calibri Light" w:hAnsi="Calibri Light" w:cs="Calibri Light"/>
                <w:i/>
                <w:sz w:val="20"/>
                <w:lang w:val="lt-LT"/>
              </w:rPr>
              <w:t>...</w:t>
            </w:r>
          </w:p>
        </w:tc>
      </w:tr>
      <w:tr w:rsidR="002462BE" w:rsidRPr="002462BE"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2462BE" w:rsidRDefault="00D62727" w:rsidP="00A00C6B">
            <w:pPr>
              <w:spacing w:after="0" w:line="240" w:lineRule="auto"/>
              <w:rPr>
                <w:rFonts w:ascii="Calibri Light" w:hAnsi="Calibri Light" w:cs="Calibri Light"/>
                <w:b/>
                <w:sz w:val="20"/>
                <w:szCs w:val="20"/>
                <w:lang w:val="lt-LT"/>
              </w:rPr>
            </w:pPr>
            <w:r w:rsidRPr="002462BE">
              <w:rPr>
                <w:rFonts w:ascii="Calibri Light" w:eastAsia="Calibri" w:hAnsi="Calibri Light" w:cs="Calibri Light"/>
                <w:b/>
                <w:sz w:val="20"/>
                <w:szCs w:val="20"/>
                <w:lang w:val="lt-LT"/>
              </w:rPr>
              <w:t>Asmens, pateikusio pasiūlymą CVP IS priemonėmis, vardas, pavardė, pareigos</w:t>
            </w:r>
            <w:r w:rsidRPr="002462BE">
              <w:rPr>
                <w:rFonts w:ascii="Calibri Light" w:eastAsia="Calibri" w:hAnsi="Calibri Light" w:cs="Calibri Light"/>
                <w:b/>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2462BE" w:rsidRDefault="000D20F0" w:rsidP="00A00C6B">
            <w:pPr>
              <w:tabs>
                <w:tab w:val="left" w:pos="567"/>
              </w:tabs>
              <w:spacing w:after="0" w:line="240" w:lineRule="auto"/>
              <w:ind w:left="34"/>
              <w:rPr>
                <w:rFonts w:ascii="Calibri Light" w:hAnsi="Calibri Light" w:cs="Calibri Light"/>
                <w:i/>
                <w:sz w:val="20"/>
                <w:lang w:val="lt-LT"/>
              </w:rPr>
            </w:pPr>
            <w:r w:rsidRPr="002462BE">
              <w:rPr>
                <w:rFonts w:ascii="Calibri Light" w:hAnsi="Calibri Light" w:cs="Calibri Light"/>
                <w:i/>
                <w:sz w:val="20"/>
                <w:lang w:val="lt-LT"/>
              </w:rPr>
              <w:t>...</w:t>
            </w:r>
          </w:p>
        </w:tc>
      </w:tr>
    </w:tbl>
    <w:p w14:paraId="7137865F" w14:textId="77777777" w:rsidR="00D62727" w:rsidRPr="002462BE" w:rsidRDefault="00D62727" w:rsidP="00A00C6B">
      <w:pPr>
        <w:spacing w:after="0" w:line="120" w:lineRule="auto"/>
        <w:rPr>
          <w:rFonts w:ascii="Calibri Light" w:hAnsi="Calibri Light" w:cs="Calibri Light"/>
          <w:b/>
          <w:lang w:val="lt-LT"/>
        </w:rPr>
      </w:pPr>
    </w:p>
    <w:p w14:paraId="7A2AEE88" w14:textId="77777777" w:rsidR="00D62727" w:rsidRPr="002462BE"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2462BE">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2462BE" w:rsidRPr="002462BE"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2462BE" w:rsidRDefault="00C87C79" w:rsidP="00692AA6">
            <w:pPr>
              <w:spacing w:after="0" w:line="240" w:lineRule="auto"/>
              <w:jc w:val="center"/>
              <w:rPr>
                <w:rFonts w:ascii="Calibri Light" w:hAnsi="Calibri Light" w:cs="Calibri Light"/>
                <w:b/>
                <w:sz w:val="20"/>
                <w:szCs w:val="20"/>
                <w:lang w:val="lt-LT"/>
              </w:rPr>
            </w:pPr>
            <w:r w:rsidRPr="002462BE">
              <w:rPr>
                <w:rFonts w:ascii="Calibri Light" w:hAnsi="Calibri Light" w:cs="Calibri Light"/>
                <w:b/>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2462BE" w:rsidRDefault="00C87C79" w:rsidP="00A00C6B">
            <w:pPr>
              <w:spacing w:after="0" w:line="240" w:lineRule="auto"/>
              <w:jc w:val="center"/>
              <w:rPr>
                <w:rFonts w:ascii="Calibri Light" w:hAnsi="Calibri Light" w:cs="Calibri Light"/>
                <w:b/>
                <w:sz w:val="20"/>
                <w:szCs w:val="20"/>
                <w:lang w:val="lt-LT"/>
              </w:rPr>
            </w:pPr>
            <w:r w:rsidRPr="002462BE">
              <w:rPr>
                <w:rFonts w:ascii="Calibri Light" w:hAnsi="Calibri Light" w:cs="Calibri Light"/>
                <w:b/>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2462BE" w:rsidRDefault="00C87C79" w:rsidP="00A00C6B">
            <w:pPr>
              <w:spacing w:after="0" w:line="240" w:lineRule="auto"/>
              <w:jc w:val="center"/>
              <w:rPr>
                <w:rFonts w:ascii="Calibri Light" w:hAnsi="Calibri Light" w:cs="Calibri Light"/>
                <w:b/>
                <w:sz w:val="20"/>
                <w:szCs w:val="20"/>
                <w:lang w:val="lt-LT"/>
              </w:rPr>
            </w:pPr>
            <w:r w:rsidRPr="002462BE">
              <w:rPr>
                <w:rFonts w:ascii="Calibri Light" w:hAnsi="Calibri Light" w:cs="Calibri Light"/>
                <w:b/>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2462BE" w:rsidRDefault="00C87C79" w:rsidP="009C601C">
            <w:pPr>
              <w:spacing w:after="0" w:line="240" w:lineRule="auto"/>
              <w:jc w:val="center"/>
              <w:rPr>
                <w:rFonts w:ascii="Calibri Light" w:hAnsi="Calibri Light" w:cs="Calibri Light"/>
                <w:b/>
                <w:sz w:val="20"/>
                <w:szCs w:val="20"/>
                <w:lang w:val="lt-LT"/>
              </w:rPr>
            </w:pPr>
            <w:r w:rsidRPr="002462BE">
              <w:rPr>
                <w:rFonts w:ascii="Calibri Light" w:hAnsi="Calibri Light" w:cs="Calibri Light"/>
                <w:b/>
                <w:sz w:val="20"/>
                <w:szCs w:val="20"/>
                <w:lang w:val="lt-LT"/>
              </w:rPr>
              <w:t>Jeigu taip, kokiu pagrindu atitinkamas</w:t>
            </w:r>
            <w:r w:rsidR="009C601C" w:rsidRPr="002462BE">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2462BE" w:rsidRDefault="00C87C79" w:rsidP="00A00C6B">
            <w:pPr>
              <w:spacing w:after="0" w:line="240" w:lineRule="auto"/>
              <w:jc w:val="center"/>
              <w:rPr>
                <w:rFonts w:ascii="Calibri Light" w:hAnsi="Calibri Light" w:cs="Calibri Light"/>
                <w:b/>
                <w:sz w:val="20"/>
                <w:szCs w:val="20"/>
                <w:lang w:val="lt-LT"/>
              </w:rPr>
            </w:pPr>
            <w:r w:rsidRPr="002462BE">
              <w:rPr>
                <w:rFonts w:ascii="Calibri Light" w:hAnsi="Calibri Light" w:cs="Calibri Light"/>
                <w:b/>
                <w:sz w:val="20"/>
                <w:szCs w:val="20"/>
                <w:lang w:val="lt-LT"/>
              </w:rPr>
              <w:t>Lapų</w:t>
            </w:r>
          </w:p>
          <w:p w14:paraId="6A8348ED" w14:textId="77777777" w:rsidR="00C87C79" w:rsidRPr="002462BE" w:rsidRDefault="00C87C79" w:rsidP="00A00C6B">
            <w:pPr>
              <w:spacing w:after="0" w:line="240" w:lineRule="auto"/>
              <w:jc w:val="center"/>
              <w:rPr>
                <w:rFonts w:ascii="Calibri Light" w:hAnsi="Calibri Light" w:cs="Calibri Light"/>
                <w:b/>
                <w:sz w:val="20"/>
                <w:szCs w:val="20"/>
                <w:lang w:val="lt-LT"/>
              </w:rPr>
            </w:pPr>
            <w:r w:rsidRPr="002462BE">
              <w:rPr>
                <w:rFonts w:ascii="Calibri Light" w:hAnsi="Calibri Light" w:cs="Calibri Light"/>
                <w:b/>
                <w:sz w:val="20"/>
                <w:szCs w:val="20"/>
                <w:lang w:val="lt-LT"/>
              </w:rPr>
              <w:t>skaičius</w:t>
            </w:r>
          </w:p>
        </w:tc>
      </w:tr>
      <w:tr w:rsidR="002462BE" w:rsidRPr="002462BE"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2462BE"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2462BE" w:rsidRDefault="00C87C79" w:rsidP="000D20F0">
            <w:pPr>
              <w:spacing w:after="0" w:line="240" w:lineRule="auto"/>
              <w:rPr>
                <w:rFonts w:ascii="Calibri Light" w:hAnsi="Calibri Light" w:cs="Calibri Light"/>
                <w:sz w:val="20"/>
                <w:szCs w:val="20"/>
                <w:lang w:val="lt-LT"/>
              </w:rPr>
            </w:pPr>
            <w:r w:rsidRPr="002462BE">
              <w:rPr>
                <w:rFonts w:ascii="Calibri Light" w:hAnsi="Calibri Light" w:cs="Calibri Light"/>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2462BE" w:rsidRDefault="00C87C79" w:rsidP="00A00C6B">
            <w:pPr>
              <w:spacing w:after="0" w:line="240" w:lineRule="auto"/>
              <w:jc w:val="center"/>
              <w:rPr>
                <w:rFonts w:ascii="Calibri Light" w:hAnsi="Calibri Light" w:cs="Calibri Light"/>
                <w:sz w:val="20"/>
                <w:szCs w:val="20"/>
                <w:lang w:val="lt-LT"/>
              </w:rPr>
            </w:pPr>
            <w:r w:rsidRPr="002462BE">
              <w:rPr>
                <w:rFonts w:ascii="Calibri Light" w:hAnsi="Calibri Light" w:cs="Calibri Light"/>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2462BE" w:rsidRDefault="00C87C79" w:rsidP="00A00C6B">
            <w:pPr>
              <w:spacing w:after="0" w:line="240" w:lineRule="auto"/>
              <w:jc w:val="center"/>
              <w:rPr>
                <w:rFonts w:ascii="Calibri Light" w:hAnsi="Calibri Light" w:cs="Calibri Light"/>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2462BE" w:rsidRDefault="00C87C79" w:rsidP="00A00C6B">
            <w:pPr>
              <w:spacing w:after="0" w:line="240" w:lineRule="auto"/>
              <w:jc w:val="center"/>
              <w:rPr>
                <w:rFonts w:ascii="Calibri Light" w:hAnsi="Calibri Light" w:cs="Calibri Light"/>
                <w:sz w:val="20"/>
                <w:szCs w:val="20"/>
                <w:lang w:val="lt-LT"/>
              </w:rPr>
            </w:pPr>
            <w:r w:rsidRPr="002462BE">
              <w:rPr>
                <w:rFonts w:ascii="Calibri Light" w:hAnsi="Calibri Light" w:cs="Calibri Light"/>
                <w:sz w:val="20"/>
                <w:szCs w:val="20"/>
                <w:lang w:val="lt-LT"/>
              </w:rPr>
              <w:t>....</w:t>
            </w:r>
          </w:p>
        </w:tc>
      </w:tr>
      <w:tr w:rsidR="002462BE" w:rsidRPr="002462BE"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2462BE"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2462BE" w:rsidRDefault="00C87C79" w:rsidP="00A00C6B">
            <w:pPr>
              <w:spacing w:after="0" w:line="240" w:lineRule="auto"/>
              <w:rPr>
                <w:rFonts w:ascii="Calibri Light" w:hAnsi="Calibri Light" w:cs="Calibri Light"/>
                <w:sz w:val="20"/>
                <w:szCs w:val="20"/>
                <w:lang w:val="lt-LT"/>
              </w:rPr>
            </w:pPr>
            <w:r w:rsidRPr="002462BE">
              <w:rPr>
                <w:rFonts w:ascii="Calibri Light" w:hAnsi="Calibri Light" w:cs="Calibri Light"/>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2462BE" w:rsidRDefault="00C87C79" w:rsidP="00A00C6B">
            <w:pPr>
              <w:spacing w:after="0" w:line="240" w:lineRule="auto"/>
              <w:jc w:val="center"/>
              <w:rPr>
                <w:rFonts w:ascii="Calibri Light" w:hAnsi="Calibri Light" w:cs="Calibri Light"/>
                <w:sz w:val="20"/>
                <w:szCs w:val="20"/>
                <w:lang w:val="lt-LT"/>
              </w:rPr>
            </w:pPr>
            <w:r w:rsidRPr="002462BE">
              <w:rPr>
                <w:rFonts w:ascii="Calibri Light" w:hAnsi="Calibri Light" w:cs="Calibri Light"/>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2462BE" w:rsidRDefault="00C87C79" w:rsidP="00A00C6B">
            <w:pPr>
              <w:spacing w:after="0" w:line="240" w:lineRule="auto"/>
              <w:jc w:val="center"/>
              <w:rPr>
                <w:rFonts w:ascii="Calibri Light" w:hAnsi="Calibri Light" w:cs="Calibri Light"/>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2462BE" w:rsidRDefault="00C87C79" w:rsidP="00A00C6B">
            <w:pPr>
              <w:spacing w:after="0" w:line="240" w:lineRule="auto"/>
              <w:jc w:val="center"/>
              <w:rPr>
                <w:rFonts w:ascii="Calibri Light" w:hAnsi="Calibri Light" w:cs="Calibri Light"/>
                <w:sz w:val="20"/>
                <w:szCs w:val="20"/>
                <w:lang w:val="lt-LT"/>
              </w:rPr>
            </w:pPr>
            <w:r w:rsidRPr="002462BE">
              <w:rPr>
                <w:rFonts w:ascii="Calibri Light" w:hAnsi="Calibri Light" w:cs="Calibri Light"/>
                <w:sz w:val="20"/>
                <w:szCs w:val="20"/>
                <w:lang w:val="lt-LT"/>
              </w:rPr>
              <w:t>....</w:t>
            </w:r>
          </w:p>
        </w:tc>
      </w:tr>
      <w:tr w:rsidR="002462BE" w:rsidRPr="002462BE"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2462BE"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2462BE" w:rsidRDefault="00C87C79" w:rsidP="00A00C6B">
            <w:pPr>
              <w:spacing w:after="0" w:line="240" w:lineRule="auto"/>
              <w:rPr>
                <w:rFonts w:ascii="Calibri Light" w:hAnsi="Calibri Light" w:cs="Calibri Light"/>
                <w:sz w:val="20"/>
                <w:szCs w:val="20"/>
                <w:lang w:val="lt-LT"/>
              </w:rPr>
            </w:pPr>
            <w:r w:rsidRPr="002462BE">
              <w:rPr>
                <w:rFonts w:ascii="Calibri Light" w:hAnsi="Calibri Light" w:cs="Calibri Light"/>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2462BE" w:rsidRDefault="00C87C79" w:rsidP="00A00C6B">
            <w:pPr>
              <w:spacing w:after="0" w:line="240" w:lineRule="auto"/>
              <w:jc w:val="center"/>
              <w:rPr>
                <w:rFonts w:ascii="Calibri Light" w:hAnsi="Calibri Light" w:cs="Calibri Light"/>
                <w:sz w:val="20"/>
                <w:szCs w:val="20"/>
                <w:lang w:val="lt-LT"/>
              </w:rPr>
            </w:pPr>
            <w:r w:rsidRPr="002462BE">
              <w:rPr>
                <w:rFonts w:ascii="Calibri Light" w:hAnsi="Calibri Light" w:cs="Calibri Light"/>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2462BE" w:rsidRDefault="00C87C79" w:rsidP="00A00C6B">
            <w:pPr>
              <w:spacing w:after="0" w:line="240" w:lineRule="auto"/>
              <w:jc w:val="center"/>
              <w:rPr>
                <w:rFonts w:ascii="Calibri Light" w:hAnsi="Calibri Light" w:cs="Calibri Light"/>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2462BE" w:rsidRDefault="00C87C79" w:rsidP="00A00C6B">
            <w:pPr>
              <w:spacing w:after="0" w:line="240" w:lineRule="auto"/>
              <w:jc w:val="center"/>
              <w:rPr>
                <w:rFonts w:ascii="Calibri Light" w:hAnsi="Calibri Light" w:cs="Calibri Light"/>
                <w:sz w:val="20"/>
                <w:szCs w:val="20"/>
                <w:lang w:val="lt-LT"/>
              </w:rPr>
            </w:pPr>
            <w:r w:rsidRPr="002462BE">
              <w:rPr>
                <w:rFonts w:ascii="Calibri Light" w:hAnsi="Calibri Light" w:cs="Calibri Light"/>
                <w:sz w:val="20"/>
                <w:szCs w:val="20"/>
                <w:lang w:val="lt-LT"/>
              </w:rPr>
              <w:t>....</w:t>
            </w:r>
          </w:p>
        </w:tc>
      </w:tr>
    </w:tbl>
    <w:p w14:paraId="6D5DF216" w14:textId="7BEDCE20" w:rsidR="00D62727" w:rsidRPr="002462BE" w:rsidRDefault="00D62727" w:rsidP="00C47E4B">
      <w:pPr>
        <w:spacing w:after="0" w:line="240" w:lineRule="auto"/>
        <w:ind w:left="-142" w:firstLine="142"/>
        <w:rPr>
          <w:rFonts w:ascii="Calibri Light" w:hAnsi="Calibri Light" w:cs="Calibri Light"/>
          <w:b/>
          <w:sz w:val="16"/>
          <w:szCs w:val="16"/>
          <w:lang w:val="lt-LT"/>
        </w:rPr>
      </w:pPr>
      <w:r w:rsidRPr="002462BE">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2462BE">
        <w:rPr>
          <w:rFonts w:ascii="Calibri Light" w:hAnsi="Calibri Light" w:cs="Calibri Light"/>
          <w:b/>
          <w:sz w:val="16"/>
          <w:szCs w:val="16"/>
          <w:lang w:val="lt-LT"/>
        </w:rPr>
        <w:t>3</w:t>
      </w:r>
      <w:r w:rsidRPr="002462BE">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2462BE"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2462BE"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2462BE">
        <w:rPr>
          <w:rFonts w:ascii="Calibri Light" w:hAnsi="Calibri Light" w:cs="Calibri Light"/>
          <w:b/>
          <w:sz w:val="16"/>
          <w:szCs w:val="16"/>
          <w:lang w:val="lt-LT"/>
        </w:rPr>
        <w:t xml:space="preserve"> lentelė. </w:t>
      </w:r>
      <w:r w:rsidRPr="002462BE">
        <w:rPr>
          <w:rFonts w:ascii="Calibri Light" w:hAnsi="Calibri Light" w:cs="Calibri Light"/>
          <w:b/>
          <w:bCs/>
          <w:sz w:val="16"/>
          <w:szCs w:val="16"/>
          <w:lang w:val="lt-LT"/>
        </w:rPr>
        <w:t xml:space="preserve">Informacija apie rėmimąsi kitų subjektų </w:t>
      </w:r>
      <w:r w:rsidRPr="002462BE">
        <w:rPr>
          <w:rFonts w:ascii="Calibri Light" w:hAnsi="Calibri Light" w:cs="Calibri Light"/>
          <w:b/>
          <w:bCs/>
          <w:noProof/>
          <w:sz w:val="16"/>
          <w:szCs w:val="16"/>
          <w:lang w:val="lt-LT"/>
        </w:rPr>
        <w:t>pajėgumais</w:t>
      </w:r>
      <w:r w:rsidRPr="002462BE">
        <w:rPr>
          <w:rFonts w:ascii="Calibri Light" w:hAnsi="Calibri Light" w:cs="Calibri Light"/>
          <w:b/>
          <w:bCs/>
          <w:sz w:val="16"/>
          <w:szCs w:val="16"/>
          <w:lang w:val="lt-LT"/>
        </w:rPr>
        <w:t>.</w:t>
      </w:r>
      <w:r w:rsidRPr="002462BE">
        <w:rPr>
          <w:rFonts w:ascii="Calibri Light" w:hAnsi="Calibri Light" w:cs="Calibri Light"/>
          <w:b/>
          <w:sz w:val="16"/>
          <w:szCs w:val="16"/>
          <w:lang w:val="lt-LT"/>
        </w:rPr>
        <w:t xml:space="preserve"> Vykdant pirkimo sutartį bus pasitelkiami šie ūkio subjektai </w:t>
      </w:r>
      <w:r w:rsidRPr="002462BE">
        <w:rPr>
          <w:rFonts w:ascii="Calibri Light" w:eastAsia="Times New Roman" w:hAnsi="Calibri Light" w:cs="Calibri Light"/>
          <w:i/>
          <w:sz w:val="16"/>
          <w:szCs w:val="16"/>
          <w:lang w:val="lt-LT"/>
        </w:rPr>
        <w:t xml:space="preserve">(Dėl kiekvieno iš ūkio subjektų, kurių </w:t>
      </w:r>
      <w:r w:rsidRPr="002462BE">
        <w:rPr>
          <w:rFonts w:ascii="Calibri Light" w:eastAsia="Times New Roman" w:hAnsi="Calibri Light" w:cs="Calibri Light"/>
          <w:i/>
          <w:noProof/>
          <w:sz w:val="16"/>
          <w:szCs w:val="16"/>
          <w:lang w:val="lt-LT"/>
        </w:rPr>
        <w:t>pajėgumais</w:t>
      </w:r>
      <w:r w:rsidRPr="002462BE">
        <w:rPr>
          <w:rFonts w:ascii="Calibri Light" w:eastAsia="Times New Roman" w:hAnsi="Calibri Light" w:cs="Calibri Light"/>
          <w:i/>
          <w:sz w:val="16"/>
          <w:szCs w:val="16"/>
          <w:lang w:val="lt-LT"/>
        </w:rPr>
        <w:t xml:space="preserve"> remiamasi, tiekėjas turi pateikt</w:t>
      </w:r>
      <w:r w:rsidR="00C47E4B" w:rsidRPr="002462BE">
        <w:rPr>
          <w:rFonts w:ascii="Calibri Light" w:eastAsia="Times New Roman" w:hAnsi="Calibri Light" w:cs="Calibri Light"/>
          <w:i/>
          <w:sz w:val="16"/>
          <w:szCs w:val="16"/>
          <w:lang w:val="lt-LT"/>
        </w:rPr>
        <w:t>i</w:t>
      </w:r>
      <w:r w:rsidRPr="002462BE">
        <w:rPr>
          <w:rFonts w:ascii="Calibri Light" w:eastAsia="Times New Roman" w:hAnsi="Calibri Light" w:cs="Calibri Light"/>
          <w:i/>
          <w:sz w:val="16"/>
          <w:szCs w:val="16"/>
          <w:lang w:val="lt-LT"/>
        </w:rPr>
        <w:t xml:space="preserve"> atskirą, tų ūkio subjektų tinkamai užpildytą ir pasirašytą EBVPD formą su i</w:t>
      </w:r>
      <w:r w:rsidR="00BA64B4" w:rsidRPr="002462BE">
        <w:rPr>
          <w:rFonts w:ascii="Calibri Light" w:eastAsia="Times New Roman" w:hAnsi="Calibri Light" w:cs="Calibri Light"/>
          <w:i/>
          <w:sz w:val="16"/>
          <w:szCs w:val="16"/>
          <w:lang w:val="lt-LT"/>
        </w:rPr>
        <w:t>nformacija, kurios reikalaujama</w:t>
      </w:r>
      <w:r w:rsidRPr="002462BE">
        <w:rPr>
          <w:rFonts w:ascii="Calibri Light" w:eastAsia="Times New Roman" w:hAnsi="Calibri Light" w:cs="Calibri Light"/>
          <w:i/>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2462BE" w:rsidRPr="002462BE" w14:paraId="56DACD10" w14:textId="77777777" w:rsidTr="00C528CF">
        <w:trPr>
          <w:trHeight w:val="20"/>
        </w:trPr>
        <w:tc>
          <w:tcPr>
            <w:tcW w:w="530" w:type="pct"/>
            <w:shd w:val="clear" w:color="auto" w:fill="F2F2F2" w:themeFill="background1" w:themeFillShade="F2"/>
            <w:vAlign w:val="center"/>
          </w:tcPr>
          <w:p w14:paraId="24198950" w14:textId="77777777" w:rsidR="00C528CF" w:rsidRPr="002462BE" w:rsidRDefault="00C528CF" w:rsidP="00A00C6B">
            <w:pPr>
              <w:jc w:val="center"/>
              <w:rPr>
                <w:rFonts w:ascii="Calibri Light" w:hAnsi="Calibri Light" w:cs="Calibri Light"/>
                <w:b/>
                <w:sz w:val="20"/>
                <w:szCs w:val="20"/>
                <w:lang w:val="lt-LT"/>
              </w:rPr>
            </w:pPr>
            <w:r w:rsidRPr="002462BE">
              <w:rPr>
                <w:rFonts w:ascii="Calibri Light" w:hAnsi="Calibri Light" w:cs="Calibri Light"/>
                <w:b/>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2462BE" w:rsidRDefault="00C528CF" w:rsidP="00A00C6B">
            <w:pPr>
              <w:jc w:val="center"/>
              <w:rPr>
                <w:rFonts w:ascii="Calibri Light" w:eastAsia="Times New Roman" w:hAnsi="Calibri Light" w:cs="Calibri Light"/>
                <w:b/>
                <w:sz w:val="20"/>
                <w:szCs w:val="20"/>
                <w:lang w:val="lt-LT"/>
              </w:rPr>
            </w:pPr>
            <w:r w:rsidRPr="002462BE">
              <w:rPr>
                <w:rFonts w:ascii="Calibri Light" w:eastAsia="Times New Roman" w:hAnsi="Calibri Light" w:cs="Calibri Light"/>
                <w:b/>
                <w:sz w:val="20"/>
                <w:szCs w:val="20"/>
                <w:lang w:val="lt-LT"/>
              </w:rPr>
              <w:t xml:space="preserve">Ūkio subjekto (-ų), </w:t>
            </w:r>
            <w:r w:rsidRPr="002462BE">
              <w:rPr>
                <w:rFonts w:ascii="Calibri Light" w:eastAsia="Times New Roman" w:hAnsi="Calibri Light" w:cs="Calibri Light"/>
                <w:b/>
                <w:iCs/>
                <w:sz w:val="20"/>
                <w:szCs w:val="20"/>
                <w:lang w:val="lt-LT"/>
              </w:rPr>
              <w:t>kvazisubtiekėjo</w:t>
            </w:r>
            <w:r w:rsidRPr="002462BE">
              <w:rPr>
                <w:rFonts w:ascii="Calibri Light" w:eastAsia="Times New Roman" w:hAnsi="Calibri Light" w:cs="Calibri Light"/>
                <w:b/>
                <w:iCs/>
                <w:sz w:val="20"/>
                <w:szCs w:val="20"/>
                <w:vertAlign w:val="superscript"/>
                <w:lang w:val="lt-LT"/>
              </w:rPr>
              <w:footnoteReference w:id="2"/>
            </w:r>
            <w:r w:rsidRPr="002462BE">
              <w:rPr>
                <w:rFonts w:ascii="Calibri Light" w:eastAsia="Times New Roman" w:hAnsi="Calibri Light" w:cs="Calibri Light"/>
                <w:b/>
                <w:iCs/>
                <w:sz w:val="20"/>
                <w:szCs w:val="20"/>
                <w:lang w:val="lt-LT"/>
              </w:rPr>
              <w:t>, trečiojo asmens</w:t>
            </w:r>
            <w:r w:rsidRPr="002462BE">
              <w:rPr>
                <w:rFonts w:ascii="Calibri Light" w:eastAsia="Times New Roman" w:hAnsi="Calibri Light" w:cs="Calibri Light"/>
                <w:b/>
                <w:iCs/>
                <w:sz w:val="20"/>
                <w:szCs w:val="20"/>
                <w:vertAlign w:val="superscript"/>
                <w:lang w:val="lt-LT"/>
              </w:rPr>
              <w:footnoteReference w:id="3"/>
            </w:r>
            <w:r w:rsidRPr="002462BE">
              <w:rPr>
                <w:rFonts w:ascii="Calibri Light" w:eastAsia="Times New Roman" w:hAnsi="Calibri Light" w:cs="Calibri Light"/>
                <w:b/>
                <w:sz w:val="20"/>
                <w:szCs w:val="20"/>
                <w:lang w:val="lt-LT"/>
              </w:rPr>
              <w:t>, kurių pajėgumais remiamasi, pavadinimas</w:t>
            </w:r>
          </w:p>
          <w:p w14:paraId="07BB51AD" w14:textId="5C38E947" w:rsidR="00C528CF" w:rsidRPr="002462BE" w:rsidRDefault="00C528CF" w:rsidP="003D40BE">
            <w:pPr>
              <w:jc w:val="center"/>
              <w:rPr>
                <w:rFonts w:ascii="Calibri Light" w:hAnsi="Calibri Light" w:cs="Calibri Light"/>
                <w:sz w:val="20"/>
                <w:szCs w:val="20"/>
                <w:lang w:val="lt-LT"/>
              </w:rPr>
            </w:pPr>
            <w:r w:rsidRPr="002462BE">
              <w:rPr>
                <w:rFonts w:ascii="Calibri Light" w:eastAsia="Times New Roman" w:hAnsi="Calibri Light" w:cs="Calibri Light"/>
                <w:b/>
                <w:sz w:val="20"/>
                <w:szCs w:val="20"/>
                <w:lang w:val="lt-LT"/>
              </w:rPr>
              <w:t>(-ai)</w:t>
            </w:r>
          </w:p>
        </w:tc>
        <w:tc>
          <w:tcPr>
            <w:tcW w:w="1195" w:type="pct"/>
            <w:shd w:val="clear" w:color="auto" w:fill="F2F2F2" w:themeFill="background1" w:themeFillShade="F2"/>
            <w:vAlign w:val="center"/>
          </w:tcPr>
          <w:p w14:paraId="022B1604" w14:textId="0E5A28EE" w:rsidR="00C528CF" w:rsidRPr="002462BE" w:rsidRDefault="00C528CF" w:rsidP="00A00C6B">
            <w:pPr>
              <w:jc w:val="center"/>
              <w:rPr>
                <w:rFonts w:ascii="Calibri Light" w:hAnsi="Calibri Light" w:cs="Calibri Light"/>
                <w:i/>
                <w:iCs/>
                <w:sz w:val="20"/>
                <w:szCs w:val="20"/>
                <w:lang w:val="lt-LT"/>
              </w:rPr>
            </w:pPr>
            <w:r w:rsidRPr="002462BE">
              <w:rPr>
                <w:rFonts w:ascii="Calibri Light" w:hAnsi="Calibri Light" w:cs="Calibri Light"/>
                <w:b/>
                <w:iCs/>
                <w:sz w:val="20"/>
                <w:szCs w:val="20"/>
                <w:lang w:val="lt-LT"/>
              </w:rPr>
              <w:t>Ūkio subjektas pasitelkiamas, siekiant atitikti kvalifikacijos reikalavimą</w:t>
            </w:r>
            <w:r w:rsidRPr="002462BE">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2462BE" w:rsidRDefault="00C528CF" w:rsidP="00C528CF">
            <w:pPr>
              <w:jc w:val="center"/>
              <w:rPr>
                <w:rFonts w:ascii="Calibri Light" w:hAnsi="Calibri Light" w:cs="Calibri Light"/>
                <w:sz w:val="20"/>
                <w:szCs w:val="20"/>
                <w:lang w:val="lt-LT"/>
              </w:rPr>
            </w:pPr>
            <w:r w:rsidRPr="002462BE">
              <w:rPr>
                <w:rFonts w:ascii="Calibri Light" w:hAnsi="Calibri Light" w:cs="Calibri Light"/>
                <w:b/>
                <w:sz w:val="20"/>
                <w:szCs w:val="20"/>
                <w:lang w:val="lt-LT"/>
              </w:rPr>
              <w:t xml:space="preserve">Pirkimo sutarties dalis, </w:t>
            </w:r>
            <w:r w:rsidRPr="002462BE">
              <w:rPr>
                <w:rFonts w:ascii="Calibri Light" w:hAnsi="Calibri Light" w:cs="Calibri Light"/>
                <w:sz w:val="20"/>
                <w:szCs w:val="20"/>
                <w:lang w:val="lt-LT"/>
              </w:rPr>
              <w:t>kuriai vykdyti pasitelkiamas ūkio subjektas,</w:t>
            </w:r>
          </w:p>
          <w:p w14:paraId="150E6056" w14:textId="6C3FDFC7" w:rsidR="00C528CF" w:rsidRPr="002462BE" w:rsidRDefault="00C528CF" w:rsidP="00C528CF">
            <w:pPr>
              <w:jc w:val="center"/>
              <w:rPr>
                <w:rFonts w:ascii="Calibri Light" w:hAnsi="Calibri Light" w:cs="Calibri Light"/>
                <w:b/>
                <w:sz w:val="20"/>
                <w:szCs w:val="20"/>
                <w:lang w:val="lt-LT"/>
              </w:rPr>
            </w:pPr>
            <w:r w:rsidRPr="002462BE">
              <w:rPr>
                <w:rFonts w:ascii="Calibri Light" w:hAnsi="Calibri Light" w:cs="Calibri Light"/>
                <w:iCs/>
                <w:sz w:val="20"/>
                <w:szCs w:val="20"/>
                <w:lang w:val="lt-LT"/>
              </w:rPr>
              <w:t>EUR arba proc.</w:t>
            </w:r>
          </w:p>
        </w:tc>
        <w:tc>
          <w:tcPr>
            <w:tcW w:w="971" w:type="pct"/>
            <w:shd w:val="clear" w:color="auto" w:fill="F2F2F2" w:themeFill="background1" w:themeFillShade="F2"/>
            <w:vAlign w:val="center"/>
          </w:tcPr>
          <w:p w14:paraId="49F854D2" w14:textId="0ED0EE5E" w:rsidR="00C528CF" w:rsidRPr="002462BE" w:rsidRDefault="00C528CF" w:rsidP="00AB6DF3">
            <w:pPr>
              <w:rPr>
                <w:rFonts w:ascii="Calibri Light" w:hAnsi="Calibri Light" w:cs="Calibri Light"/>
                <w:sz w:val="20"/>
                <w:szCs w:val="20"/>
                <w:lang w:val="lt-LT"/>
              </w:rPr>
            </w:pPr>
            <w:r w:rsidRPr="002462BE">
              <w:rPr>
                <w:rFonts w:ascii="Calibri Light" w:hAnsi="Calibri Light" w:cs="Calibri Light"/>
                <w:b/>
                <w:sz w:val="20"/>
                <w:szCs w:val="20"/>
                <w:lang w:val="lt-LT"/>
              </w:rPr>
              <w:t>Koks pateikiamas įrodymas dėl išteklių prieinamumo</w:t>
            </w:r>
            <w:r w:rsidRPr="002462BE">
              <w:rPr>
                <w:rStyle w:val="Puslapioinaosnuoroda"/>
                <w:rFonts w:ascii="Calibri Light" w:hAnsi="Calibri Light" w:cs="Calibri Light"/>
                <w:b/>
                <w:sz w:val="20"/>
                <w:szCs w:val="20"/>
                <w:lang w:val="lt-LT"/>
              </w:rPr>
              <w:footnoteReference w:id="4"/>
            </w:r>
          </w:p>
        </w:tc>
      </w:tr>
      <w:tr w:rsidR="002462BE" w:rsidRPr="002462BE" w14:paraId="212F1429" w14:textId="77777777" w:rsidTr="00C528CF">
        <w:trPr>
          <w:trHeight w:val="20"/>
        </w:trPr>
        <w:tc>
          <w:tcPr>
            <w:tcW w:w="530" w:type="pct"/>
            <w:vAlign w:val="center"/>
          </w:tcPr>
          <w:p w14:paraId="22F9C850" w14:textId="4EF0EA4A" w:rsidR="00C528CF" w:rsidRPr="002462BE"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2462BE" w:rsidRDefault="00C528CF" w:rsidP="00A00C6B">
            <w:pPr>
              <w:jc w:val="left"/>
              <w:rPr>
                <w:rFonts w:ascii="Calibri Light" w:hAnsi="Calibri Light" w:cs="Calibri Light"/>
                <w:sz w:val="20"/>
                <w:szCs w:val="20"/>
                <w:lang w:val="lt-LT"/>
              </w:rPr>
            </w:pPr>
            <w:r w:rsidRPr="002462BE">
              <w:rPr>
                <w:rFonts w:ascii="Calibri Light" w:hAnsi="Calibri Light" w:cs="Calibri Light"/>
                <w:sz w:val="20"/>
                <w:szCs w:val="20"/>
                <w:lang w:val="lt-LT"/>
              </w:rPr>
              <w:t>....</w:t>
            </w:r>
          </w:p>
        </w:tc>
        <w:tc>
          <w:tcPr>
            <w:tcW w:w="1195" w:type="pct"/>
          </w:tcPr>
          <w:p w14:paraId="384F4625" w14:textId="35CEE5C1" w:rsidR="00C528CF" w:rsidRPr="002462BE" w:rsidRDefault="00C528CF" w:rsidP="00A00C6B">
            <w:pPr>
              <w:jc w:val="center"/>
              <w:rPr>
                <w:rFonts w:ascii="Calibri Light" w:hAnsi="Calibri Light" w:cs="Calibri Light"/>
                <w:sz w:val="20"/>
                <w:szCs w:val="20"/>
                <w:lang w:val="lt-LT"/>
              </w:rPr>
            </w:pPr>
            <w:r w:rsidRPr="002462BE">
              <w:rPr>
                <w:rFonts w:ascii="Calibri Light" w:hAnsi="Calibri Light" w:cs="Calibri Light"/>
                <w:sz w:val="20"/>
                <w:szCs w:val="20"/>
                <w:lang w:val="lt-LT"/>
              </w:rPr>
              <w:t>....</w:t>
            </w:r>
          </w:p>
        </w:tc>
        <w:tc>
          <w:tcPr>
            <w:tcW w:w="1118" w:type="pct"/>
          </w:tcPr>
          <w:p w14:paraId="08F79372" w14:textId="77777777" w:rsidR="00C528CF" w:rsidRPr="002462BE" w:rsidRDefault="00C528CF" w:rsidP="00A00C6B">
            <w:pPr>
              <w:jc w:val="center"/>
              <w:rPr>
                <w:rFonts w:ascii="Calibri Light" w:hAnsi="Calibri Light" w:cs="Calibri Light"/>
                <w:sz w:val="20"/>
                <w:szCs w:val="20"/>
                <w:lang w:val="lt-LT"/>
              </w:rPr>
            </w:pPr>
          </w:p>
        </w:tc>
        <w:tc>
          <w:tcPr>
            <w:tcW w:w="971" w:type="pct"/>
          </w:tcPr>
          <w:p w14:paraId="5442C93D" w14:textId="639291FD" w:rsidR="00C528CF" w:rsidRPr="002462BE" w:rsidRDefault="00C528CF" w:rsidP="00A00C6B">
            <w:pPr>
              <w:jc w:val="center"/>
              <w:rPr>
                <w:rFonts w:ascii="Calibri Light" w:hAnsi="Calibri Light" w:cs="Calibri Light"/>
                <w:sz w:val="20"/>
                <w:szCs w:val="20"/>
                <w:lang w:val="lt-LT"/>
              </w:rPr>
            </w:pPr>
            <w:r w:rsidRPr="002462BE">
              <w:rPr>
                <w:rFonts w:ascii="Calibri Light" w:hAnsi="Calibri Light" w:cs="Calibri Light"/>
                <w:sz w:val="20"/>
                <w:szCs w:val="20"/>
                <w:lang w:val="lt-LT"/>
              </w:rPr>
              <w:t>....</w:t>
            </w:r>
          </w:p>
        </w:tc>
      </w:tr>
      <w:tr w:rsidR="00C528CF" w:rsidRPr="002462BE" w14:paraId="69927573" w14:textId="77777777" w:rsidTr="00C528CF">
        <w:trPr>
          <w:trHeight w:val="20"/>
        </w:trPr>
        <w:tc>
          <w:tcPr>
            <w:tcW w:w="530" w:type="pct"/>
            <w:vAlign w:val="center"/>
          </w:tcPr>
          <w:p w14:paraId="26252B0F" w14:textId="77777777" w:rsidR="00C528CF" w:rsidRPr="002462BE"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2462BE" w:rsidRDefault="00C528CF" w:rsidP="00A00C6B">
            <w:pPr>
              <w:rPr>
                <w:rFonts w:ascii="Calibri Light" w:hAnsi="Calibri Light" w:cs="Calibri Light"/>
                <w:sz w:val="20"/>
                <w:szCs w:val="20"/>
                <w:lang w:val="lt-LT"/>
              </w:rPr>
            </w:pPr>
            <w:r w:rsidRPr="002462BE">
              <w:rPr>
                <w:rFonts w:ascii="Calibri Light" w:hAnsi="Calibri Light" w:cs="Calibri Light"/>
                <w:sz w:val="20"/>
                <w:szCs w:val="20"/>
                <w:lang w:val="lt-LT"/>
              </w:rPr>
              <w:t>....</w:t>
            </w:r>
          </w:p>
        </w:tc>
        <w:tc>
          <w:tcPr>
            <w:tcW w:w="1195" w:type="pct"/>
          </w:tcPr>
          <w:p w14:paraId="22B40909" w14:textId="01845C37" w:rsidR="00C528CF" w:rsidRPr="002462BE" w:rsidRDefault="00C528CF" w:rsidP="00A00C6B">
            <w:pPr>
              <w:jc w:val="center"/>
              <w:rPr>
                <w:rFonts w:ascii="Calibri Light" w:hAnsi="Calibri Light" w:cs="Calibri Light"/>
                <w:sz w:val="20"/>
                <w:szCs w:val="20"/>
                <w:lang w:val="lt-LT"/>
              </w:rPr>
            </w:pPr>
            <w:r w:rsidRPr="002462BE">
              <w:rPr>
                <w:rFonts w:ascii="Calibri Light" w:hAnsi="Calibri Light" w:cs="Calibri Light"/>
                <w:sz w:val="20"/>
                <w:szCs w:val="20"/>
                <w:lang w:val="lt-LT"/>
              </w:rPr>
              <w:t>....</w:t>
            </w:r>
          </w:p>
        </w:tc>
        <w:tc>
          <w:tcPr>
            <w:tcW w:w="1118" w:type="pct"/>
          </w:tcPr>
          <w:p w14:paraId="5EF35700" w14:textId="77777777" w:rsidR="00C528CF" w:rsidRPr="002462BE" w:rsidRDefault="00C528CF" w:rsidP="00A00C6B">
            <w:pPr>
              <w:tabs>
                <w:tab w:val="left" w:pos="495"/>
              </w:tabs>
              <w:jc w:val="center"/>
              <w:rPr>
                <w:rFonts w:ascii="Calibri Light" w:hAnsi="Calibri Light" w:cs="Calibri Light"/>
                <w:sz w:val="20"/>
                <w:szCs w:val="20"/>
                <w:lang w:val="lt-LT"/>
              </w:rPr>
            </w:pPr>
          </w:p>
        </w:tc>
        <w:tc>
          <w:tcPr>
            <w:tcW w:w="971" w:type="pct"/>
          </w:tcPr>
          <w:p w14:paraId="6FCB6945" w14:textId="1CE02B8C" w:rsidR="00C528CF" w:rsidRPr="002462BE" w:rsidRDefault="00C528CF" w:rsidP="00A00C6B">
            <w:pPr>
              <w:tabs>
                <w:tab w:val="left" w:pos="495"/>
              </w:tabs>
              <w:jc w:val="center"/>
              <w:rPr>
                <w:rFonts w:ascii="Calibri Light" w:hAnsi="Calibri Light" w:cs="Calibri Light"/>
                <w:sz w:val="20"/>
                <w:szCs w:val="20"/>
                <w:lang w:val="lt-LT"/>
              </w:rPr>
            </w:pPr>
            <w:r w:rsidRPr="002462BE">
              <w:rPr>
                <w:rFonts w:ascii="Calibri Light" w:hAnsi="Calibri Light" w:cs="Calibri Light"/>
                <w:sz w:val="20"/>
                <w:szCs w:val="20"/>
                <w:lang w:val="lt-LT"/>
              </w:rPr>
              <w:t>....</w:t>
            </w:r>
          </w:p>
        </w:tc>
      </w:tr>
    </w:tbl>
    <w:p w14:paraId="1162C6F4" w14:textId="77777777" w:rsidR="009B0DD4" w:rsidRPr="002462BE"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78E1DD49" w14:textId="77777777" w:rsidR="00A33794" w:rsidRPr="002462BE" w:rsidRDefault="00A33794" w:rsidP="00660351">
      <w:pPr>
        <w:pStyle w:val="Sraopastraipa"/>
        <w:tabs>
          <w:tab w:val="left" w:pos="0"/>
        </w:tabs>
        <w:spacing w:after="0" w:line="240" w:lineRule="auto"/>
        <w:ind w:left="0"/>
        <w:rPr>
          <w:rFonts w:ascii="Calibri Light" w:hAnsi="Calibri Light" w:cs="Calibri Light"/>
          <w:b/>
          <w:sz w:val="16"/>
          <w:szCs w:val="16"/>
          <w:lang w:val="lt-LT"/>
        </w:rPr>
      </w:pPr>
    </w:p>
    <w:p w14:paraId="0E6A2F67" w14:textId="77777777" w:rsidR="00A33794" w:rsidRPr="002462BE" w:rsidRDefault="00A33794" w:rsidP="00660351">
      <w:pPr>
        <w:pStyle w:val="Sraopastraipa"/>
        <w:tabs>
          <w:tab w:val="left" w:pos="0"/>
        </w:tabs>
        <w:spacing w:after="0" w:line="240" w:lineRule="auto"/>
        <w:ind w:left="0"/>
        <w:rPr>
          <w:rFonts w:ascii="Calibri Light" w:hAnsi="Calibri Light" w:cs="Calibri Light"/>
          <w:b/>
          <w:sz w:val="16"/>
          <w:szCs w:val="16"/>
          <w:lang w:val="lt-LT"/>
        </w:rPr>
      </w:pPr>
    </w:p>
    <w:p w14:paraId="6AEF680E" w14:textId="77777777" w:rsidR="00A33794" w:rsidRPr="002462BE" w:rsidRDefault="00A3379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2462BE"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2462BE">
        <w:rPr>
          <w:rFonts w:ascii="Calibri Light" w:hAnsi="Calibri Light" w:cs="Calibri Light"/>
          <w:b/>
          <w:sz w:val="16"/>
          <w:szCs w:val="16"/>
          <w:lang w:val="lt-LT"/>
        </w:rPr>
        <w:lastRenderedPageBreak/>
        <w:t xml:space="preserve"> lentelė. </w:t>
      </w:r>
      <w:r w:rsidR="00325B5C" w:rsidRPr="002462BE">
        <w:rPr>
          <w:rFonts w:ascii="Calibri Light" w:hAnsi="Calibri Light" w:cs="Calibri Light"/>
          <w:b/>
          <w:sz w:val="16"/>
          <w:szCs w:val="16"/>
          <w:lang w:val="lt-LT"/>
        </w:rPr>
        <w:t>Informacija apie subtiekėjus (jeigu žinoma)</w:t>
      </w:r>
      <w:r w:rsidR="00660351" w:rsidRPr="002462BE">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2462BE" w:rsidRPr="002462BE"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2462BE" w:rsidRDefault="003F0669" w:rsidP="00660351">
            <w:pPr>
              <w:jc w:val="center"/>
              <w:rPr>
                <w:rFonts w:ascii="Calibri Light" w:hAnsi="Calibri Light" w:cs="Calibri Light"/>
                <w:b/>
                <w:szCs w:val="20"/>
              </w:rPr>
            </w:pPr>
            <w:r w:rsidRPr="002462BE">
              <w:rPr>
                <w:rFonts w:ascii="Calibri Light" w:hAnsi="Calibri Light" w:cs="Calibri Light"/>
                <w:b/>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2462BE" w:rsidRDefault="003F0669" w:rsidP="00660351">
            <w:pPr>
              <w:jc w:val="center"/>
              <w:rPr>
                <w:rFonts w:ascii="Calibri Light" w:eastAsia="Times New Roman" w:hAnsi="Calibri Light" w:cs="Calibri Light"/>
                <w:b/>
                <w:szCs w:val="20"/>
              </w:rPr>
            </w:pPr>
            <w:r w:rsidRPr="002462BE">
              <w:rPr>
                <w:rFonts w:ascii="Calibri Light" w:eastAsia="Times New Roman" w:hAnsi="Calibri Light" w:cs="Calibri Light"/>
                <w:b/>
                <w:szCs w:val="20"/>
              </w:rPr>
              <w:t>Subtiekėjo (-ų)</w:t>
            </w:r>
            <w:r w:rsidR="005573FA" w:rsidRPr="002462BE">
              <w:rPr>
                <w:rStyle w:val="Puslapioinaosnuoroda"/>
                <w:rFonts w:ascii="Calibri Light" w:eastAsia="Times New Roman" w:hAnsi="Calibri Light" w:cs="Calibri Light"/>
                <w:b/>
                <w:szCs w:val="20"/>
              </w:rPr>
              <w:footnoteReference w:id="5"/>
            </w:r>
            <w:r w:rsidR="00B46F0F" w:rsidRPr="002462BE">
              <w:rPr>
                <w:rFonts w:ascii="Calibri Light" w:eastAsia="Times New Roman" w:hAnsi="Calibri Light" w:cs="Calibri Light"/>
                <w:b/>
                <w:szCs w:val="20"/>
              </w:rPr>
              <w:t>, kurio (-ių) pajėgumais tiekėjas nesiremia,</w:t>
            </w:r>
            <w:r w:rsidRPr="002462BE">
              <w:rPr>
                <w:rFonts w:ascii="Calibri Light" w:eastAsia="Times New Roman" w:hAnsi="Calibri Light" w:cs="Calibri Light"/>
                <w:b/>
                <w:szCs w:val="20"/>
              </w:rPr>
              <w:t xml:space="preserve"> pavadinimas</w:t>
            </w:r>
          </w:p>
          <w:p w14:paraId="5D034B1A" w14:textId="43C8DEFF" w:rsidR="003F0669" w:rsidRPr="002462BE" w:rsidRDefault="003F0669" w:rsidP="00660351">
            <w:pPr>
              <w:jc w:val="center"/>
              <w:rPr>
                <w:rFonts w:ascii="Calibri Light" w:hAnsi="Calibri Light" w:cs="Calibri Light"/>
                <w:b/>
                <w:szCs w:val="20"/>
              </w:rPr>
            </w:pPr>
            <w:r w:rsidRPr="002462BE">
              <w:rPr>
                <w:rFonts w:ascii="Calibri Light" w:eastAsia="Times New Roman" w:hAnsi="Calibri Light" w:cs="Calibri Light"/>
                <w:b/>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2462BE" w:rsidRDefault="003F0669" w:rsidP="005573FA">
            <w:pPr>
              <w:jc w:val="center"/>
              <w:rPr>
                <w:rFonts w:ascii="Calibri Light" w:hAnsi="Calibri Light" w:cs="Calibri Light"/>
                <w:b/>
                <w:iCs/>
                <w:szCs w:val="20"/>
              </w:rPr>
            </w:pPr>
            <w:r w:rsidRPr="002462BE">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2462BE" w:rsidRDefault="003F0669" w:rsidP="00660351">
            <w:pPr>
              <w:jc w:val="center"/>
              <w:rPr>
                <w:rFonts w:ascii="Calibri Light" w:hAnsi="Calibri Light" w:cs="Calibri Light"/>
                <w:b/>
                <w:iCs/>
                <w:szCs w:val="20"/>
              </w:rPr>
            </w:pPr>
            <w:r w:rsidRPr="002462BE">
              <w:rPr>
                <w:rFonts w:ascii="Calibri Light" w:hAnsi="Calibri Light" w:cs="Calibri Light"/>
                <w:b/>
                <w:iCs/>
                <w:szCs w:val="20"/>
              </w:rPr>
              <w:t>Apimtis EUR arba proc.</w:t>
            </w:r>
          </w:p>
        </w:tc>
      </w:tr>
      <w:tr w:rsidR="002462BE" w:rsidRPr="002462BE"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2462BE"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2462BE" w:rsidRDefault="003F0669" w:rsidP="00660351">
            <w:pPr>
              <w:rPr>
                <w:rFonts w:ascii="Calibri Light" w:hAnsi="Calibri Light" w:cs="Calibri Light"/>
                <w:sz w:val="22"/>
              </w:rPr>
            </w:pPr>
            <w:r w:rsidRPr="002462BE">
              <w:rPr>
                <w:rFonts w:ascii="Calibri Light" w:hAnsi="Calibri Light" w:cs="Calibri Light"/>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2462BE" w:rsidRDefault="003F0669" w:rsidP="00660351">
            <w:pPr>
              <w:rPr>
                <w:rFonts w:ascii="Calibri Light" w:hAnsi="Calibri Light" w:cs="Calibri Light"/>
                <w:sz w:val="22"/>
              </w:rPr>
            </w:pPr>
            <w:r w:rsidRPr="002462BE">
              <w:rPr>
                <w:rFonts w:ascii="Calibri Light" w:hAnsi="Calibri Light" w:cs="Calibri Light"/>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2462BE" w:rsidRDefault="003F0669" w:rsidP="00660351">
            <w:pPr>
              <w:jc w:val="center"/>
              <w:rPr>
                <w:rFonts w:ascii="Calibri Light" w:hAnsi="Calibri Light" w:cs="Calibri Light"/>
                <w:sz w:val="22"/>
              </w:rPr>
            </w:pPr>
            <w:r w:rsidRPr="002462BE">
              <w:rPr>
                <w:rFonts w:ascii="Calibri Light" w:hAnsi="Calibri Light" w:cs="Calibri Light"/>
                <w:szCs w:val="20"/>
              </w:rPr>
              <w:t>....</w:t>
            </w:r>
          </w:p>
        </w:tc>
      </w:tr>
      <w:tr w:rsidR="003F0669" w:rsidRPr="002462BE"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2462BE"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2462BE" w:rsidRDefault="003F0669" w:rsidP="00660351">
            <w:pPr>
              <w:rPr>
                <w:rFonts w:ascii="Calibri Light" w:hAnsi="Calibri Light" w:cs="Calibri Light"/>
                <w:sz w:val="22"/>
              </w:rPr>
            </w:pPr>
            <w:r w:rsidRPr="002462BE">
              <w:rPr>
                <w:rFonts w:ascii="Calibri Light" w:hAnsi="Calibri Light" w:cs="Calibri Light"/>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2462BE" w:rsidRDefault="003F0669" w:rsidP="00660351">
            <w:pPr>
              <w:rPr>
                <w:rFonts w:ascii="Calibri Light" w:hAnsi="Calibri Light" w:cs="Calibri Light"/>
                <w:sz w:val="22"/>
              </w:rPr>
            </w:pPr>
            <w:r w:rsidRPr="002462BE">
              <w:rPr>
                <w:rFonts w:ascii="Calibri Light" w:hAnsi="Calibri Light" w:cs="Calibri Light"/>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2462BE" w:rsidRDefault="003F0669" w:rsidP="00660351">
            <w:pPr>
              <w:jc w:val="center"/>
              <w:rPr>
                <w:rFonts w:ascii="Calibri Light" w:hAnsi="Calibri Light" w:cs="Calibri Light"/>
                <w:sz w:val="22"/>
              </w:rPr>
            </w:pPr>
            <w:r w:rsidRPr="002462BE">
              <w:rPr>
                <w:rFonts w:ascii="Calibri Light" w:hAnsi="Calibri Light" w:cs="Calibri Light"/>
                <w:szCs w:val="20"/>
              </w:rPr>
              <w:t>....</w:t>
            </w:r>
          </w:p>
        </w:tc>
      </w:tr>
    </w:tbl>
    <w:p w14:paraId="2E5109C8" w14:textId="5EE9B711" w:rsidR="00C47E4B" w:rsidRPr="002462BE" w:rsidRDefault="00C47E4B" w:rsidP="00A00C6B">
      <w:pPr>
        <w:spacing w:after="0" w:line="240" w:lineRule="auto"/>
        <w:rPr>
          <w:rFonts w:ascii="Calibri Light" w:hAnsi="Calibri Light" w:cs="Calibri Light"/>
          <w:b/>
          <w:sz w:val="16"/>
          <w:szCs w:val="16"/>
          <w:lang w:val="lt-LT"/>
        </w:rPr>
      </w:pPr>
    </w:p>
    <w:p w14:paraId="596D16CC" w14:textId="43118B94" w:rsidR="004B4094" w:rsidRPr="002462BE" w:rsidRDefault="006E4BE4" w:rsidP="00A00C6B">
      <w:pPr>
        <w:spacing w:after="0" w:line="240" w:lineRule="auto"/>
        <w:rPr>
          <w:rFonts w:ascii="Calibri Light" w:hAnsi="Calibri Light" w:cs="Calibri Light"/>
          <w:b/>
          <w:sz w:val="16"/>
          <w:szCs w:val="16"/>
          <w:lang w:val="lt-LT"/>
        </w:rPr>
      </w:pPr>
      <w:r w:rsidRPr="002462BE">
        <w:rPr>
          <w:rFonts w:ascii="Calibri Light" w:hAnsi="Calibri Light" w:cs="Calibri Light"/>
          <w:b/>
          <w:sz w:val="16"/>
          <w:szCs w:val="16"/>
          <w:lang w:val="lt-LT"/>
        </w:rPr>
        <w:t xml:space="preserve">5 lentelė. </w:t>
      </w:r>
      <w:r w:rsidR="001010CE" w:rsidRPr="002462BE">
        <w:rPr>
          <w:rFonts w:ascii="Calibri Light" w:hAnsi="Calibri Light" w:cs="Calibri Light"/>
          <w:b/>
          <w:sz w:val="16"/>
          <w:szCs w:val="16"/>
          <w:lang w:val="lt-LT"/>
        </w:rPr>
        <w:t xml:space="preserve">Tiekėjo siūlomas </w:t>
      </w:r>
      <w:r w:rsidR="00CC50EE" w:rsidRPr="002462BE">
        <w:rPr>
          <w:rFonts w:ascii="Calibri Light" w:hAnsi="Calibri Light" w:cs="Calibri Light"/>
          <w:b/>
          <w:sz w:val="16"/>
          <w:szCs w:val="16"/>
          <w:lang w:val="lt-LT"/>
        </w:rPr>
        <w:t>elektros energijos patikimumas (T)</w:t>
      </w:r>
    </w:p>
    <w:p w14:paraId="29D4E85D" w14:textId="77777777" w:rsidR="006E4BE4" w:rsidRPr="002462BE" w:rsidRDefault="006E4BE4" w:rsidP="00A00C6B">
      <w:pPr>
        <w:spacing w:after="0" w:line="240" w:lineRule="auto"/>
        <w:rPr>
          <w:rFonts w:ascii="Calibri Light" w:hAnsi="Calibri Light" w:cs="Calibri Light"/>
          <w:b/>
          <w:sz w:val="16"/>
          <w:szCs w:val="16"/>
          <w:lang w:val="lt-LT"/>
        </w:rPr>
      </w:pPr>
    </w:p>
    <w:tbl>
      <w:tblPr>
        <w:tblStyle w:val="Lentelstinklelis"/>
        <w:tblW w:w="5000" w:type="pct"/>
        <w:tblLook w:val="04A0" w:firstRow="1" w:lastRow="0" w:firstColumn="1" w:lastColumn="0" w:noHBand="0" w:noVBand="1"/>
      </w:tblPr>
      <w:tblGrid>
        <w:gridCol w:w="562"/>
        <w:gridCol w:w="3686"/>
        <w:gridCol w:w="2551"/>
        <w:gridCol w:w="2829"/>
      </w:tblGrid>
      <w:tr w:rsidR="002462BE" w:rsidRPr="002462BE" w14:paraId="190E42E6" w14:textId="77777777" w:rsidTr="00B51BE2">
        <w:trPr>
          <w:trHeight w:val="20"/>
        </w:trPr>
        <w:tc>
          <w:tcPr>
            <w:tcW w:w="292" w:type="pct"/>
            <w:shd w:val="clear" w:color="auto" w:fill="F2F2F2" w:themeFill="background1" w:themeFillShade="F2"/>
            <w:vAlign w:val="center"/>
          </w:tcPr>
          <w:p w14:paraId="1AD9CB2E" w14:textId="77777777" w:rsidR="00B51BE2" w:rsidRPr="002462BE" w:rsidRDefault="00B51BE2" w:rsidP="009F504D">
            <w:pPr>
              <w:jc w:val="center"/>
              <w:rPr>
                <w:rFonts w:ascii="Calibri Light" w:hAnsi="Calibri Light" w:cs="Calibri Light"/>
                <w:b/>
                <w:sz w:val="20"/>
                <w:szCs w:val="20"/>
                <w:lang w:val="lt-LT"/>
              </w:rPr>
            </w:pPr>
            <w:r w:rsidRPr="002462BE">
              <w:rPr>
                <w:rFonts w:ascii="Calibri Light" w:hAnsi="Calibri Light" w:cs="Calibri Light"/>
                <w:b/>
                <w:sz w:val="20"/>
                <w:szCs w:val="20"/>
                <w:lang w:val="lt-LT"/>
              </w:rPr>
              <w:t>Eil. Nr.</w:t>
            </w:r>
          </w:p>
        </w:tc>
        <w:tc>
          <w:tcPr>
            <w:tcW w:w="1914" w:type="pct"/>
            <w:tcBorders>
              <w:right w:val="single" w:sz="4" w:space="0" w:color="auto"/>
            </w:tcBorders>
            <w:shd w:val="clear" w:color="auto" w:fill="F2F2F2" w:themeFill="background1" w:themeFillShade="F2"/>
            <w:vAlign w:val="center"/>
          </w:tcPr>
          <w:p w14:paraId="5C3ADE82" w14:textId="77777777" w:rsidR="00B51BE2" w:rsidRPr="002462BE" w:rsidRDefault="00B51BE2" w:rsidP="001A3B2E">
            <w:pPr>
              <w:rPr>
                <w:rFonts w:ascii="Calibri Light" w:hAnsi="Calibri Light" w:cs="Calibri Light"/>
                <w:b/>
                <w:sz w:val="20"/>
                <w:szCs w:val="20"/>
                <w:lang w:val="lt-LT"/>
              </w:rPr>
            </w:pPr>
          </w:p>
          <w:p w14:paraId="299AE77C" w14:textId="5447A968" w:rsidR="00B51BE2" w:rsidRPr="002462BE" w:rsidRDefault="00B51BE2" w:rsidP="00F72213">
            <w:pPr>
              <w:jc w:val="center"/>
              <w:rPr>
                <w:rFonts w:ascii="Calibri Light" w:hAnsi="Calibri Light" w:cs="Calibri Light"/>
                <w:b/>
                <w:sz w:val="20"/>
                <w:szCs w:val="20"/>
                <w:lang w:val="lt-LT"/>
              </w:rPr>
            </w:pPr>
            <w:r w:rsidRPr="002462BE">
              <w:rPr>
                <w:rFonts w:ascii="Calibri Light" w:hAnsi="Calibri Light" w:cs="Calibri Light"/>
                <w:b/>
                <w:sz w:val="20"/>
                <w:szCs w:val="20"/>
                <w:lang w:val="lt-LT"/>
              </w:rPr>
              <w:t>Tiekėjo siūlomas elektros energijos patikimumas (T)</w:t>
            </w:r>
          </w:p>
          <w:p w14:paraId="305452C4" w14:textId="0C2DB096" w:rsidR="00B51BE2" w:rsidRPr="002462BE" w:rsidRDefault="00B51BE2" w:rsidP="009F504D">
            <w:pPr>
              <w:jc w:val="center"/>
              <w:rPr>
                <w:rFonts w:ascii="Calibri Light" w:hAnsi="Calibri Light" w:cs="Calibri Light"/>
                <w:b/>
                <w:sz w:val="20"/>
                <w:szCs w:val="20"/>
                <w:lang w:val="lt-LT"/>
              </w:rPr>
            </w:pPr>
          </w:p>
        </w:tc>
        <w:tc>
          <w:tcPr>
            <w:tcW w:w="1325" w:type="pct"/>
            <w:shd w:val="clear" w:color="auto" w:fill="F2F2F2" w:themeFill="background1" w:themeFillShade="F2"/>
            <w:vAlign w:val="center"/>
          </w:tcPr>
          <w:p w14:paraId="05E9F394" w14:textId="1665A3C0" w:rsidR="00B51BE2" w:rsidRPr="002462BE" w:rsidRDefault="00B51BE2" w:rsidP="009F504D">
            <w:pPr>
              <w:jc w:val="center"/>
              <w:rPr>
                <w:rFonts w:ascii="Calibri Light" w:hAnsi="Calibri Light" w:cs="Calibri Light"/>
                <w:b/>
                <w:iCs/>
                <w:sz w:val="20"/>
                <w:szCs w:val="20"/>
                <w:lang w:val="lt-LT"/>
              </w:rPr>
            </w:pPr>
            <w:r w:rsidRPr="002462BE">
              <w:rPr>
                <w:rFonts w:ascii="Calibri Light" w:hAnsi="Calibri Light" w:cs="Calibri Light"/>
                <w:b/>
                <w:iCs/>
                <w:sz w:val="20"/>
                <w:szCs w:val="20"/>
                <w:lang w:val="lt-LT"/>
              </w:rPr>
              <w:t>Valandos</w:t>
            </w:r>
          </w:p>
        </w:tc>
        <w:tc>
          <w:tcPr>
            <w:tcW w:w="1469" w:type="pct"/>
            <w:shd w:val="clear" w:color="auto" w:fill="F2F2F2" w:themeFill="background1" w:themeFillShade="F2"/>
            <w:vAlign w:val="center"/>
          </w:tcPr>
          <w:p w14:paraId="38C1C35E" w14:textId="77777777" w:rsidR="00B51BE2" w:rsidRPr="002462BE" w:rsidRDefault="00B51BE2" w:rsidP="009F504D">
            <w:pPr>
              <w:jc w:val="center"/>
              <w:rPr>
                <w:rFonts w:ascii="Calibri Light" w:hAnsi="Calibri Light" w:cs="Calibri Light"/>
                <w:b/>
                <w:iCs/>
                <w:sz w:val="20"/>
                <w:szCs w:val="20"/>
                <w:lang w:val="lt-LT"/>
              </w:rPr>
            </w:pPr>
            <w:r w:rsidRPr="002462BE">
              <w:rPr>
                <w:rFonts w:ascii="Calibri Light" w:hAnsi="Calibri Light" w:cs="Calibri Light"/>
                <w:b/>
                <w:iCs/>
                <w:sz w:val="20"/>
                <w:szCs w:val="20"/>
                <w:lang w:val="lt-LT"/>
              </w:rPr>
              <w:t>Su elektros energijos tiekėju sudarytos sutartys (P</w:t>
            </w:r>
            <w:r w:rsidRPr="002462BE">
              <w:rPr>
                <w:rFonts w:ascii="Calibri Light" w:hAnsi="Calibri Light" w:cs="Calibri Light"/>
                <w:b/>
                <w:iCs/>
                <w:sz w:val="20"/>
                <w:szCs w:val="20"/>
                <w:vertAlign w:val="subscript"/>
                <w:lang w:val="lt-LT"/>
              </w:rPr>
              <w:t>1</w:t>
            </w:r>
            <w:r w:rsidRPr="002462BE">
              <w:rPr>
                <w:rFonts w:ascii="Calibri Light" w:hAnsi="Calibri Light" w:cs="Calibri Light"/>
                <w:b/>
                <w:iCs/>
                <w:sz w:val="20"/>
                <w:szCs w:val="20"/>
                <w:lang w:val="lt-LT"/>
              </w:rPr>
              <w:t xml:space="preserve">)/ </w:t>
            </w:r>
          </w:p>
          <w:p w14:paraId="4E8680F6" w14:textId="4562D5CF" w:rsidR="00B51BE2" w:rsidRPr="002462BE" w:rsidRDefault="00B51BE2" w:rsidP="009F504D">
            <w:pPr>
              <w:jc w:val="center"/>
              <w:rPr>
                <w:rFonts w:ascii="Calibri Light" w:hAnsi="Calibri Light" w:cs="Calibri Light"/>
                <w:b/>
                <w:sz w:val="20"/>
                <w:szCs w:val="20"/>
                <w:lang w:val="lt-LT"/>
              </w:rPr>
            </w:pPr>
            <w:r w:rsidRPr="002462BE">
              <w:rPr>
                <w:rFonts w:ascii="Calibri Light" w:hAnsi="Calibri Light" w:cs="Calibri Light"/>
                <w:b/>
                <w:sz w:val="20"/>
                <w:szCs w:val="20"/>
                <w:lang w:val="lt-LT"/>
              </w:rPr>
              <w:t>Tiekėjo deklaracija (P</w:t>
            </w:r>
            <w:r w:rsidRPr="002462BE">
              <w:rPr>
                <w:rFonts w:ascii="Calibri Light" w:hAnsi="Calibri Light" w:cs="Calibri Light"/>
                <w:b/>
                <w:sz w:val="20"/>
                <w:szCs w:val="20"/>
                <w:vertAlign w:val="subscript"/>
                <w:lang w:val="lt-LT"/>
              </w:rPr>
              <w:t>2</w:t>
            </w:r>
            <w:r w:rsidR="00FF6041" w:rsidRPr="002462BE">
              <w:rPr>
                <w:rFonts w:ascii="Calibri Light" w:hAnsi="Calibri Light" w:cs="Calibri Light"/>
                <w:b/>
                <w:sz w:val="20"/>
                <w:szCs w:val="20"/>
                <w:lang w:val="lt-LT"/>
              </w:rPr>
              <w:t>)</w:t>
            </w:r>
          </w:p>
        </w:tc>
      </w:tr>
      <w:tr w:rsidR="002462BE" w:rsidRPr="002462BE" w14:paraId="16427464" w14:textId="77777777" w:rsidTr="00B51BE2">
        <w:trPr>
          <w:trHeight w:val="20"/>
        </w:trPr>
        <w:tc>
          <w:tcPr>
            <w:tcW w:w="292" w:type="pct"/>
            <w:vAlign w:val="center"/>
          </w:tcPr>
          <w:p w14:paraId="532929C0" w14:textId="77777777" w:rsidR="00B51BE2" w:rsidRPr="002462BE" w:rsidRDefault="00B51BE2" w:rsidP="009F504D">
            <w:pPr>
              <w:ind w:left="34" w:hanging="142"/>
              <w:jc w:val="center"/>
              <w:rPr>
                <w:rFonts w:ascii="Calibri Light" w:hAnsi="Calibri Light" w:cs="Calibri Light"/>
                <w:sz w:val="20"/>
                <w:szCs w:val="20"/>
                <w:lang w:val="lt-LT"/>
              </w:rPr>
            </w:pPr>
            <w:r w:rsidRPr="002462BE">
              <w:rPr>
                <w:rFonts w:ascii="Calibri Light" w:hAnsi="Calibri Light" w:cs="Calibri Light"/>
                <w:sz w:val="20"/>
                <w:szCs w:val="20"/>
                <w:lang w:val="lt-LT"/>
              </w:rPr>
              <w:t xml:space="preserve">  1.</w:t>
            </w:r>
          </w:p>
        </w:tc>
        <w:tc>
          <w:tcPr>
            <w:tcW w:w="1914" w:type="pct"/>
            <w:tcBorders>
              <w:right w:val="single" w:sz="4" w:space="0" w:color="auto"/>
            </w:tcBorders>
          </w:tcPr>
          <w:p w14:paraId="77A63C63" w14:textId="1EE04C4C" w:rsidR="00B51BE2" w:rsidRPr="002462BE" w:rsidRDefault="00B51BE2" w:rsidP="001617AF">
            <w:pPr>
              <w:ind w:firstLine="360"/>
              <w:jc w:val="left"/>
              <w:rPr>
                <w:rFonts w:ascii="Calibri Light" w:eastAsia="Calibri" w:hAnsi="Calibri Light" w:cs="Calibri Light"/>
                <w:sz w:val="20"/>
                <w:szCs w:val="20"/>
                <w:lang w:val="lt-LT"/>
              </w:rPr>
            </w:pPr>
            <w:r w:rsidRPr="002462BE">
              <w:rPr>
                <w:rFonts w:ascii="Calibri Light" w:hAnsi="Calibri Light" w:cs="Calibri Light"/>
                <w:sz w:val="20"/>
                <w:szCs w:val="20"/>
                <w:lang w:val="lt-LT"/>
              </w:rPr>
              <w:t xml:space="preserve">Parametras </w:t>
            </w:r>
            <w:r w:rsidRPr="002462BE">
              <w:rPr>
                <w:rFonts w:ascii="Calibri Light" w:hAnsi="Calibri Light" w:cs="Calibri Light"/>
                <w:b/>
                <w:bCs/>
                <w:sz w:val="20"/>
                <w:szCs w:val="20"/>
                <w:lang w:val="lt-LT"/>
              </w:rPr>
              <w:t>(P</w:t>
            </w:r>
            <w:r w:rsidRPr="002462BE">
              <w:rPr>
                <w:rFonts w:ascii="Calibri Light" w:hAnsi="Calibri Light" w:cs="Calibri Light"/>
                <w:b/>
                <w:bCs/>
                <w:sz w:val="20"/>
                <w:szCs w:val="20"/>
                <w:vertAlign w:val="subscript"/>
                <w:lang w:val="lt-LT"/>
              </w:rPr>
              <w:t>1</w:t>
            </w:r>
            <w:r w:rsidRPr="002462BE">
              <w:rPr>
                <w:rFonts w:ascii="Calibri Light" w:hAnsi="Calibri Light" w:cs="Calibri Light"/>
                <w:b/>
                <w:bCs/>
                <w:sz w:val="20"/>
                <w:szCs w:val="20"/>
                <w:lang w:val="lt-LT"/>
              </w:rPr>
              <w:t>)</w:t>
            </w:r>
            <w:r w:rsidRPr="002462BE">
              <w:rPr>
                <w:rFonts w:ascii="Calibri Light" w:hAnsi="Calibri Light" w:cs="Calibri Light"/>
                <w:sz w:val="20"/>
                <w:szCs w:val="20"/>
                <w:lang w:val="lt-LT"/>
              </w:rPr>
              <w:t xml:space="preserve"> - </w:t>
            </w:r>
            <w:r w:rsidRPr="002462BE">
              <w:rPr>
                <w:rFonts w:ascii="Calibri Light" w:eastAsia="Calibri" w:hAnsi="Calibri Light" w:cs="Calibri Light"/>
                <w:sz w:val="20"/>
                <w:szCs w:val="20"/>
                <w:lang w:val="lt-LT"/>
              </w:rPr>
              <w:t>Tiekėjo siūlomo elektros energijos tiekimo atstatymo laikas</w:t>
            </w:r>
          </w:p>
          <w:p w14:paraId="6D338D6E" w14:textId="3F67A311" w:rsidR="00B51BE2" w:rsidRPr="002462BE" w:rsidRDefault="00B51BE2" w:rsidP="009F504D">
            <w:pPr>
              <w:jc w:val="left"/>
              <w:rPr>
                <w:rFonts w:ascii="Calibri Light" w:hAnsi="Calibri Light" w:cs="Calibri Light"/>
                <w:sz w:val="20"/>
                <w:szCs w:val="20"/>
              </w:rPr>
            </w:pPr>
          </w:p>
        </w:tc>
        <w:tc>
          <w:tcPr>
            <w:tcW w:w="1325" w:type="pct"/>
            <w:vAlign w:val="center"/>
          </w:tcPr>
          <w:p w14:paraId="6DC59744" w14:textId="1DDBB81C" w:rsidR="00B51BE2" w:rsidRPr="002462BE" w:rsidRDefault="00B51BE2" w:rsidP="00F72213">
            <w:pPr>
              <w:jc w:val="center"/>
              <w:rPr>
                <w:rFonts w:ascii="Calibri Light" w:hAnsi="Calibri Light" w:cs="Calibri Light"/>
                <w:sz w:val="20"/>
                <w:szCs w:val="20"/>
                <w:lang w:val="lt-LT"/>
              </w:rPr>
            </w:pPr>
          </w:p>
        </w:tc>
        <w:tc>
          <w:tcPr>
            <w:tcW w:w="1469" w:type="pct"/>
          </w:tcPr>
          <w:p w14:paraId="1966C28E" w14:textId="73BF94CA" w:rsidR="00B51BE2" w:rsidRPr="002462BE" w:rsidRDefault="00B51BE2" w:rsidP="009F504D">
            <w:pPr>
              <w:jc w:val="left"/>
              <w:rPr>
                <w:rFonts w:ascii="Calibri Light" w:hAnsi="Calibri Light" w:cs="Calibri Light"/>
                <w:sz w:val="20"/>
                <w:szCs w:val="20"/>
                <w:lang w:val="lt-LT"/>
              </w:rPr>
            </w:pPr>
          </w:p>
        </w:tc>
      </w:tr>
      <w:tr w:rsidR="002462BE" w:rsidRPr="002462BE" w14:paraId="1502B57F" w14:textId="77777777" w:rsidTr="00B51BE2">
        <w:trPr>
          <w:trHeight w:val="20"/>
        </w:trPr>
        <w:tc>
          <w:tcPr>
            <w:tcW w:w="292" w:type="pct"/>
            <w:vAlign w:val="center"/>
          </w:tcPr>
          <w:p w14:paraId="0E77D9A7" w14:textId="77777777" w:rsidR="00B51BE2" w:rsidRPr="002462BE" w:rsidRDefault="00B51BE2" w:rsidP="009F504D">
            <w:pPr>
              <w:pStyle w:val="Sraopastraipa"/>
              <w:ind w:left="0"/>
              <w:jc w:val="center"/>
              <w:rPr>
                <w:rFonts w:ascii="Calibri Light" w:hAnsi="Calibri Light" w:cs="Calibri Light"/>
                <w:sz w:val="20"/>
                <w:szCs w:val="20"/>
                <w:lang w:val="lt-LT"/>
              </w:rPr>
            </w:pPr>
            <w:r w:rsidRPr="002462BE">
              <w:rPr>
                <w:rFonts w:ascii="Calibri Light" w:hAnsi="Calibri Light" w:cs="Calibri Light"/>
                <w:sz w:val="20"/>
                <w:szCs w:val="20"/>
                <w:lang w:val="lt-LT"/>
              </w:rPr>
              <w:t>2.</w:t>
            </w:r>
          </w:p>
        </w:tc>
        <w:tc>
          <w:tcPr>
            <w:tcW w:w="1914" w:type="pct"/>
            <w:tcBorders>
              <w:right w:val="single" w:sz="4" w:space="0" w:color="auto"/>
            </w:tcBorders>
          </w:tcPr>
          <w:p w14:paraId="26E58D6C" w14:textId="3D53F37D" w:rsidR="00B51BE2" w:rsidRPr="002462BE" w:rsidRDefault="005C2D49" w:rsidP="009B4B36">
            <w:pPr>
              <w:ind w:firstLine="360"/>
              <w:jc w:val="center"/>
              <w:rPr>
                <w:rFonts w:ascii="Calibri Light" w:eastAsia="Calibri" w:hAnsi="Calibri Light" w:cs="Calibri Light"/>
                <w:sz w:val="20"/>
                <w:szCs w:val="20"/>
                <w:lang w:val="lt-LT"/>
              </w:rPr>
            </w:pPr>
            <w:r w:rsidRPr="002462BE">
              <w:rPr>
                <w:rFonts w:ascii="Calibri Light" w:hAnsi="Calibri Light" w:cs="Calibri Light"/>
                <w:sz w:val="20"/>
                <w:szCs w:val="20"/>
                <w:lang w:val="lt-LT"/>
              </w:rPr>
              <w:t xml:space="preserve">Parametras </w:t>
            </w:r>
            <w:r w:rsidRPr="002462BE">
              <w:rPr>
                <w:rFonts w:ascii="Calibri Light" w:hAnsi="Calibri Light" w:cs="Calibri Light"/>
                <w:b/>
                <w:bCs/>
                <w:sz w:val="20"/>
                <w:szCs w:val="20"/>
                <w:lang w:val="lt-LT"/>
              </w:rPr>
              <w:t>(P</w:t>
            </w:r>
            <w:r w:rsidRPr="002462BE">
              <w:rPr>
                <w:rFonts w:ascii="Calibri Light" w:hAnsi="Calibri Light" w:cs="Calibri Light"/>
                <w:b/>
                <w:bCs/>
                <w:sz w:val="20"/>
                <w:szCs w:val="20"/>
                <w:vertAlign w:val="subscript"/>
                <w:lang w:val="lt-LT"/>
              </w:rPr>
              <w:t>2</w:t>
            </w:r>
            <w:r w:rsidRPr="002462BE">
              <w:rPr>
                <w:rFonts w:ascii="Calibri Light" w:hAnsi="Calibri Light" w:cs="Calibri Light"/>
                <w:b/>
                <w:bCs/>
                <w:sz w:val="20"/>
                <w:szCs w:val="20"/>
                <w:lang w:val="lt-LT"/>
              </w:rPr>
              <w:t>)</w:t>
            </w:r>
            <w:r w:rsidRPr="002462BE">
              <w:rPr>
                <w:rFonts w:ascii="Calibri Light" w:hAnsi="Calibri Light" w:cs="Calibri Light"/>
                <w:sz w:val="20"/>
                <w:szCs w:val="20"/>
                <w:lang w:val="lt-LT"/>
              </w:rPr>
              <w:t xml:space="preserve"> - </w:t>
            </w:r>
            <w:r w:rsidR="009B4B36" w:rsidRPr="002462BE">
              <w:rPr>
                <w:rFonts w:asciiTheme="majorHAnsi" w:hAnsiTheme="majorHAnsi" w:cstheme="majorBidi"/>
                <w:sz w:val="20"/>
                <w:szCs w:val="20"/>
                <w:lang w:val="lt-LT"/>
              </w:rPr>
              <w:t>Tiekėjo siūlomas spartesnis, nei elektros energijos tiekėjo  įsipareigotas elektros energijos atstatymo laikas, nesant elektros energijos tiekimui, turint galimybę pateikti elektros energiją iš nuosavo šaltinio (kaupiklis ar generatorius)</w:t>
            </w:r>
          </w:p>
        </w:tc>
        <w:tc>
          <w:tcPr>
            <w:tcW w:w="1325" w:type="pct"/>
            <w:vAlign w:val="center"/>
          </w:tcPr>
          <w:p w14:paraId="4F6F3316" w14:textId="17BBFCC6" w:rsidR="00B51BE2" w:rsidRPr="002462BE" w:rsidRDefault="00B51BE2" w:rsidP="00F72213">
            <w:pPr>
              <w:jc w:val="center"/>
              <w:rPr>
                <w:rFonts w:ascii="Calibri Light" w:hAnsi="Calibri Light" w:cs="Calibri Light"/>
                <w:sz w:val="20"/>
                <w:szCs w:val="20"/>
                <w:lang w:val="lt-LT"/>
              </w:rPr>
            </w:pPr>
          </w:p>
        </w:tc>
        <w:tc>
          <w:tcPr>
            <w:tcW w:w="1469" w:type="pct"/>
          </w:tcPr>
          <w:p w14:paraId="5C21BAA8" w14:textId="367C9892" w:rsidR="00B51BE2" w:rsidRPr="002462BE" w:rsidRDefault="00B51BE2" w:rsidP="009F504D">
            <w:pPr>
              <w:jc w:val="left"/>
              <w:rPr>
                <w:rFonts w:ascii="Calibri Light" w:hAnsi="Calibri Light" w:cs="Calibri Light"/>
                <w:sz w:val="20"/>
                <w:szCs w:val="20"/>
                <w:lang w:val="lt-LT"/>
              </w:rPr>
            </w:pPr>
          </w:p>
        </w:tc>
      </w:tr>
    </w:tbl>
    <w:p w14:paraId="184143FC" w14:textId="77777777" w:rsidR="004B4094" w:rsidRPr="002462BE" w:rsidRDefault="004B4094" w:rsidP="00A00C6B">
      <w:pPr>
        <w:spacing w:after="0" w:line="240" w:lineRule="auto"/>
        <w:rPr>
          <w:rFonts w:ascii="Calibri Light" w:hAnsi="Calibri Light" w:cs="Calibri Light"/>
          <w:b/>
          <w:sz w:val="16"/>
          <w:szCs w:val="16"/>
          <w:lang w:val="lt-LT"/>
        </w:rPr>
      </w:pPr>
    </w:p>
    <w:p w14:paraId="41F27720" w14:textId="22FE3E4F" w:rsidR="00A33794" w:rsidRPr="002462BE" w:rsidRDefault="009D6293" w:rsidP="009D6293">
      <w:pPr>
        <w:tabs>
          <w:tab w:val="left" w:pos="0"/>
        </w:tabs>
        <w:spacing w:after="0"/>
        <w:ind w:hanging="142"/>
        <w:rPr>
          <w:rFonts w:ascii="Calibri Light" w:eastAsia="Calibri" w:hAnsi="Calibri Light" w:cs="Calibri Light"/>
          <w:i/>
          <w:sz w:val="20"/>
          <w:szCs w:val="20"/>
          <w:lang w:val="lt-LT"/>
        </w:rPr>
      </w:pPr>
      <w:r w:rsidRPr="002462BE">
        <w:rPr>
          <w:rFonts w:ascii="Calibri Light" w:hAnsi="Calibri Light" w:cs="Calibri Light"/>
          <w:b/>
          <w:sz w:val="16"/>
          <w:szCs w:val="16"/>
          <w:lang w:val="lt-LT"/>
        </w:rPr>
        <w:t xml:space="preserve">    </w:t>
      </w:r>
      <w:r w:rsidR="004B4094" w:rsidRPr="002462BE">
        <w:rPr>
          <w:rFonts w:ascii="Calibri Light" w:hAnsi="Calibri Light" w:cs="Calibri Light"/>
          <w:b/>
          <w:sz w:val="16"/>
          <w:szCs w:val="16"/>
          <w:lang w:val="lt-LT"/>
        </w:rPr>
        <w:t>6</w:t>
      </w:r>
      <w:r w:rsidR="008B6BA1" w:rsidRPr="002462BE">
        <w:rPr>
          <w:rFonts w:ascii="Calibri Light" w:hAnsi="Calibri Light" w:cs="Calibri Light"/>
          <w:b/>
          <w:sz w:val="16"/>
          <w:szCs w:val="16"/>
          <w:lang w:val="lt-LT"/>
        </w:rPr>
        <w:t xml:space="preserve"> </w:t>
      </w:r>
      <w:r w:rsidR="00585563" w:rsidRPr="002462BE">
        <w:rPr>
          <w:rFonts w:ascii="Calibri Light" w:hAnsi="Calibri Light" w:cs="Calibri Light"/>
          <w:b/>
          <w:sz w:val="16"/>
          <w:szCs w:val="16"/>
          <w:lang w:val="lt-LT"/>
        </w:rPr>
        <w:t xml:space="preserve">lentelė. </w:t>
      </w:r>
      <w:r w:rsidR="00A33794" w:rsidRPr="002462BE">
        <w:rPr>
          <w:rFonts w:ascii="Calibri Light" w:hAnsi="Calibri Light" w:cs="Calibri Light"/>
          <w:b/>
          <w:sz w:val="16"/>
          <w:szCs w:val="16"/>
          <w:lang w:val="lt-LT"/>
        </w:rPr>
        <w:t>Tiekėjo finansinis pasiūlymas:</w:t>
      </w:r>
      <w:r w:rsidR="00A33794" w:rsidRPr="002462BE">
        <w:rPr>
          <w:rFonts w:ascii="Calibri Light" w:eastAsia="Calibri" w:hAnsi="Calibri Light" w:cs="Calibri Light"/>
          <w:i/>
          <w:sz w:val="20"/>
          <w:szCs w:val="20"/>
          <w:lang w:val="lt-LT"/>
        </w:rPr>
        <w:t xml:space="preserve"> </w:t>
      </w:r>
    </w:p>
    <w:p w14:paraId="3556E4EB" w14:textId="77777777" w:rsidR="00FD295A" w:rsidRPr="002462BE" w:rsidRDefault="00FD295A" w:rsidP="009D6293">
      <w:pPr>
        <w:tabs>
          <w:tab w:val="left" w:pos="0"/>
        </w:tabs>
        <w:spacing w:after="0"/>
        <w:ind w:hanging="142"/>
        <w:rPr>
          <w:rFonts w:ascii="Calibri Light" w:hAnsi="Calibri Light" w:cs="Calibri Light"/>
          <w:b/>
          <w:sz w:val="16"/>
          <w:szCs w:val="16"/>
          <w:lang w:val="lt-LT"/>
        </w:rPr>
      </w:pPr>
    </w:p>
    <w:p w14:paraId="1CAA32C7" w14:textId="77777777" w:rsidR="003E4059" w:rsidRPr="002462BE" w:rsidRDefault="00FD295A" w:rsidP="00FD295A">
      <w:pPr>
        <w:tabs>
          <w:tab w:val="left" w:pos="0"/>
        </w:tabs>
        <w:spacing w:after="0"/>
        <w:rPr>
          <w:rFonts w:ascii="Calibri Light" w:hAnsi="Calibri Light" w:cs="Calibri Light"/>
          <w:b/>
          <w:i/>
          <w:iCs/>
          <w:sz w:val="16"/>
          <w:szCs w:val="16"/>
          <w:u w:val="single"/>
          <w:lang w:val="lt-LT"/>
        </w:rPr>
      </w:pPr>
      <w:r w:rsidRPr="002462BE">
        <w:rPr>
          <w:rFonts w:ascii="Calibri Light" w:hAnsi="Calibri Light" w:cs="Calibri Light"/>
          <w:b/>
          <w:i/>
          <w:iCs/>
          <w:sz w:val="16"/>
          <w:szCs w:val="16"/>
          <w:u w:val="single"/>
          <w:lang w:val="lt-LT"/>
        </w:rPr>
        <w:t xml:space="preserve">Tiekėjai turi užpildyti </w:t>
      </w:r>
      <w:r w:rsidR="00C545FD" w:rsidRPr="002462BE">
        <w:rPr>
          <w:rFonts w:ascii="Calibri Light" w:hAnsi="Calibri Light" w:cs="Calibri Light"/>
          <w:b/>
          <w:i/>
          <w:iCs/>
          <w:sz w:val="16"/>
          <w:szCs w:val="16"/>
          <w:u w:val="single"/>
          <w:lang w:val="lt-LT"/>
        </w:rPr>
        <w:t>pasiūlymo formos 1 pried</w:t>
      </w:r>
      <w:r w:rsidR="00256381" w:rsidRPr="002462BE">
        <w:rPr>
          <w:rFonts w:ascii="Calibri Light" w:hAnsi="Calibri Light" w:cs="Calibri Light"/>
          <w:b/>
          <w:i/>
          <w:iCs/>
          <w:sz w:val="16"/>
          <w:szCs w:val="16"/>
          <w:u w:val="single"/>
          <w:lang w:val="lt-LT"/>
        </w:rPr>
        <w:t>o</w:t>
      </w:r>
      <w:r w:rsidR="00DD17C8" w:rsidRPr="002462BE">
        <w:rPr>
          <w:rFonts w:ascii="Calibri Light" w:hAnsi="Calibri Light" w:cs="Calibri Light"/>
          <w:b/>
          <w:i/>
          <w:iCs/>
          <w:sz w:val="16"/>
          <w:szCs w:val="16"/>
          <w:u w:val="single"/>
          <w:lang w:val="lt-LT"/>
        </w:rPr>
        <w:t xml:space="preserve"> (Exel fail</w:t>
      </w:r>
      <w:r w:rsidR="00256381" w:rsidRPr="002462BE">
        <w:rPr>
          <w:rFonts w:ascii="Calibri Light" w:hAnsi="Calibri Light" w:cs="Calibri Light"/>
          <w:b/>
          <w:i/>
          <w:iCs/>
          <w:sz w:val="16"/>
          <w:szCs w:val="16"/>
          <w:u w:val="single"/>
          <w:lang w:val="lt-LT"/>
        </w:rPr>
        <w:t>o</w:t>
      </w:r>
      <w:r w:rsidR="00DD17C8" w:rsidRPr="002462BE">
        <w:rPr>
          <w:rFonts w:ascii="Calibri Light" w:hAnsi="Calibri Light" w:cs="Calibri Light"/>
          <w:b/>
          <w:i/>
          <w:iCs/>
          <w:sz w:val="16"/>
          <w:szCs w:val="16"/>
          <w:u w:val="single"/>
          <w:lang w:val="lt-LT"/>
        </w:rPr>
        <w:t>)</w:t>
      </w:r>
      <w:r w:rsidR="00FE7010" w:rsidRPr="002462BE">
        <w:rPr>
          <w:rFonts w:ascii="Calibri Light" w:hAnsi="Calibri Light" w:cs="Calibri Light"/>
          <w:b/>
          <w:i/>
          <w:iCs/>
          <w:sz w:val="16"/>
          <w:szCs w:val="16"/>
          <w:u w:val="single"/>
          <w:lang w:val="lt-LT"/>
        </w:rPr>
        <w:t xml:space="preserve"> </w:t>
      </w:r>
      <w:r w:rsidR="00256381" w:rsidRPr="002462BE">
        <w:rPr>
          <w:rFonts w:ascii="Calibri Light" w:hAnsi="Calibri Light" w:cs="Calibri Light"/>
          <w:b/>
          <w:i/>
          <w:iCs/>
          <w:sz w:val="16"/>
          <w:szCs w:val="16"/>
          <w:u w:val="single"/>
          <w:lang w:val="lt-LT"/>
        </w:rPr>
        <w:t>atitinkamą lentelę</w:t>
      </w:r>
      <w:r w:rsidR="00C07245" w:rsidRPr="002462BE">
        <w:rPr>
          <w:rFonts w:ascii="Calibri Light" w:hAnsi="Calibri Light" w:cs="Calibri Light"/>
          <w:b/>
          <w:i/>
          <w:iCs/>
          <w:sz w:val="16"/>
          <w:szCs w:val="16"/>
          <w:u w:val="single"/>
          <w:lang w:val="lt-LT"/>
        </w:rPr>
        <w:t xml:space="preserve"> 6.1.1 </w:t>
      </w:r>
      <w:r w:rsidR="003E4059" w:rsidRPr="002462BE">
        <w:rPr>
          <w:rFonts w:ascii="Calibri Light" w:hAnsi="Calibri Light" w:cs="Calibri Light"/>
          <w:b/>
          <w:i/>
          <w:iCs/>
          <w:sz w:val="16"/>
          <w:szCs w:val="16"/>
          <w:u w:val="single"/>
          <w:lang w:val="lt-LT"/>
        </w:rPr>
        <w:t>arba 6.1.2</w:t>
      </w:r>
      <w:r w:rsidR="00256381" w:rsidRPr="002462BE">
        <w:rPr>
          <w:rFonts w:ascii="Calibri Light" w:hAnsi="Calibri Light" w:cs="Calibri Light"/>
          <w:b/>
          <w:i/>
          <w:iCs/>
          <w:sz w:val="16"/>
          <w:szCs w:val="16"/>
          <w:u w:val="single"/>
          <w:lang w:val="lt-LT"/>
        </w:rPr>
        <w:t xml:space="preserve">, </w:t>
      </w:r>
      <w:r w:rsidR="00FE7010" w:rsidRPr="002462BE">
        <w:rPr>
          <w:rFonts w:ascii="Calibri Light" w:hAnsi="Calibri Light" w:cs="Calibri Light"/>
          <w:b/>
          <w:i/>
          <w:iCs/>
          <w:sz w:val="16"/>
          <w:szCs w:val="16"/>
          <w:u w:val="single"/>
          <w:lang w:val="lt-LT"/>
        </w:rPr>
        <w:t>kiekvienai siūlomai pirkimo objekto daliai</w:t>
      </w:r>
      <w:r w:rsidR="004231D3" w:rsidRPr="002462BE">
        <w:rPr>
          <w:rFonts w:ascii="Calibri Light" w:hAnsi="Calibri Light" w:cs="Calibri Light"/>
          <w:b/>
          <w:i/>
          <w:iCs/>
          <w:sz w:val="16"/>
          <w:szCs w:val="16"/>
          <w:u w:val="single"/>
          <w:lang w:val="lt-LT"/>
        </w:rPr>
        <w:t xml:space="preserve"> atskirai. </w:t>
      </w:r>
    </w:p>
    <w:p w14:paraId="15ADDF7C" w14:textId="77777777" w:rsidR="003E4059" w:rsidRPr="002462BE" w:rsidRDefault="003E4059" w:rsidP="00FD295A">
      <w:pPr>
        <w:tabs>
          <w:tab w:val="left" w:pos="0"/>
        </w:tabs>
        <w:spacing w:after="0"/>
        <w:rPr>
          <w:rFonts w:ascii="Calibri Light" w:hAnsi="Calibri Light" w:cs="Calibri Light"/>
          <w:b/>
          <w:sz w:val="16"/>
          <w:szCs w:val="16"/>
          <w:lang w:val="lt-LT"/>
        </w:rPr>
      </w:pPr>
    </w:p>
    <w:p w14:paraId="104977E5" w14:textId="3549151D" w:rsidR="00FD295A" w:rsidRPr="002462BE" w:rsidRDefault="00ED39CC" w:rsidP="00FD295A">
      <w:pPr>
        <w:tabs>
          <w:tab w:val="left" w:pos="0"/>
        </w:tabs>
        <w:spacing w:after="0"/>
        <w:rPr>
          <w:rFonts w:ascii="Calibri Light" w:hAnsi="Calibri Light" w:cs="Calibri Light"/>
          <w:b/>
          <w:sz w:val="16"/>
          <w:szCs w:val="16"/>
          <w:lang w:val="lt-LT"/>
        </w:rPr>
      </w:pPr>
      <w:r w:rsidRPr="002462BE">
        <w:rPr>
          <w:rFonts w:ascii="Calibri Light" w:hAnsi="Calibri Light" w:cs="Calibri Light"/>
          <w:b/>
          <w:sz w:val="16"/>
          <w:szCs w:val="16"/>
          <w:lang w:val="lt-LT"/>
        </w:rPr>
        <w:t>Pasiūlymo formos 1 priedo</w:t>
      </w:r>
      <w:r w:rsidRPr="002462BE">
        <w:rPr>
          <w:rFonts w:ascii="Calibri Light" w:hAnsi="Calibri Light" w:cs="Calibri Light"/>
          <w:b/>
          <w:sz w:val="16"/>
          <w:szCs w:val="16"/>
          <w:u w:val="single"/>
          <w:lang w:val="lt-LT"/>
        </w:rPr>
        <w:t xml:space="preserve"> </w:t>
      </w:r>
      <w:r w:rsidR="003E4059" w:rsidRPr="002462BE">
        <w:rPr>
          <w:rFonts w:ascii="Calibri Light" w:hAnsi="Calibri Light" w:cs="Calibri Light"/>
          <w:b/>
          <w:sz w:val="16"/>
          <w:szCs w:val="16"/>
          <w:u w:val="single"/>
          <w:lang w:val="lt-LT"/>
        </w:rPr>
        <w:t xml:space="preserve">6.1.1 </w:t>
      </w:r>
      <w:r w:rsidR="00F07B54" w:rsidRPr="002462BE">
        <w:rPr>
          <w:rFonts w:ascii="Calibri Light" w:hAnsi="Calibri Light" w:cs="Calibri Light"/>
          <w:b/>
          <w:sz w:val="16"/>
          <w:szCs w:val="16"/>
          <w:lang w:val="lt-LT"/>
        </w:rPr>
        <w:t>lentelė pildoma</w:t>
      </w:r>
      <w:r w:rsidR="00592714" w:rsidRPr="002462BE">
        <w:rPr>
          <w:rFonts w:ascii="Calibri Light" w:hAnsi="Calibri Light" w:cs="Calibri Light"/>
          <w:b/>
          <w:sz w:val="16"/>
          <w:szCs w:val="16"/>
          <w:lang w:val="lt-LT"/>
        </w:rPr>
        <w:t xml:space="preserve"> </w:t>
      </w:r>
      <w:r w:rsidR="003E4059" w:rsidRPr="002462BE">
        <w:rPr>
          <w:rFonts w:ascii="Calibri Light" w:hAnsi="Calibri Light" w:cs="Calibri Light"/>
          <w:b/>
          <w:sz w:val="16"/>
          <w:szCs w:val="16"/>
          <w:lang w:val="lt-LT"/>
        </w:rPr>
        <w:t>p</w:t>
      </w:r>
      <w:r w:rsidR="00F07B54" w:rsidRPr="002462BE">
        <w:rPr>
          <w:rFonts w:ascii="Calibri Light" w:hAnsi="Calibri Light" w:cs="Calibri Light"/>
          <w:b/>
          <w:sz w:val="16"/>
          <w:szCs w:val="16"/>
          <w:lang w:val="lt-LT"/>
        </w:rPr>
        <w:t>irkimo objektui, kuriame jau yra įrengta visa reikalinga SMRRT įranga (montavimo darbai nėra numatomi)</w:t>
      </w:r>
      <w:r w:rsidR="003E4059" w:rsidRPr="002462BE">
        <w:rPr>
          <w:rFonts w:ascii="Calibri Light" w:hAnsi="Calibri Light" w:cs="Calibri Light"/>
          <w:b/>
          <w:sz w:val="16"/>
          <w:szCs w:val="16"/>
          <w:lang w:val="lt-LT"/>
        </w:rPr>
        <w:t>.</w:t>
      </w:r>
    </w:p>
    <w:p w14:paraId="717574E4" w14:textId="77777777" w:rsidR="00ED39CC" w:rsidRPr="002462BE" w:rsidRDefault="00ED39CC" w:rsidP="00FD295A">
      <w:pPr>
        <w:tabs>
          <w:tab w:val="left" w:pos="0"/>
        </w:tabs>
        <w:spacing w:after="0"/>
        <w:rPr>
          <w:rFonts w:ascii="Calibri Light" w:hAnsi="Calibri Light" w:cs="Calibri Light"/>
          <w:b/>
          <w:sz w:val="16"/>
          <w:szCs w:val="16"/>
          <w:lang w:val="lt-LT"/>
        </w:rPr>
      </w:pPr>
    </w:p>
    <w:p w14:paraId="53ADF4CF" w14:textId="07A4C297" w:rsidR="00ED39CC" w:rsidRPr="002462BE" w:rsidRDefault="00ED39CC" w:rsidP="00FD295A">
      <w:pPr>
        <w:tabs>
          <w:tab w:val="left" w:pos="0"/>
        </w:tabs>
        <w:spacing w:after="0"/>
        <w:rPr>
          <w:rFonts w:ascii="Calibri Light" w:hAnsi="Calibri Light" w:cs="Calibri Light"/>
          <w:b/>
          <w:sz w:val="16"/>
          <w:szCs w:val="16"/>
          <w:lang w:val="lt-LT"/>
        </w:rPr>
      </w:pPr>
      <w:r w:rsidRPr="002462BE">
        <w:rPr>
          <w:rFonts w:ascii="Calibri Light" w:hAnsi="Calibri Light" w:cs="Calibri Light"/>
          <w:b/>
          <w:sz w:val="16"/>
          <w:szCs w:val="16"/>
          <w:lang w:val="lt-LT"/>
        </w:rPr>
        <w:t xml:space="preserve">Pasiūlymo formos 1 priedo </w:t>
      </w:r>
      <w:r w:rsidRPr="002462BE">
        <w:rPr>
          <w:rFonts w:ascii="Calibri Light" w:hAnsi="Calibri Light" w:cs="Calibri Light"/>
          <w:b/>
          <w:sz w:val="16"/>
          <w:szCs w:val="16"/>
          <w:u w:val="single"/>
          <w:lang w:val="lt-LT"/>
        </w:rPr>
        <w:t>6.1.2 l</w:t>
      </w:r>
      <w:r w:rsidRPr="002462BE">
        <w:rPr>
          <w:rFonts w:ascii="Calibri Light" w:hAnsi="Calibri Light" w:cs="Calibri Light"/>
          <w:b/>
          <w:sz w:val="16"/>
          <w:szCs w:val="16"/>
          <w:lang w:val="lt-LT"/>
        </w:rPr>
        <w:t xml:space="preserve">entelė pildoma pirkimo objektui, </w:t>
      </w:r>
      <w:r w:rsidR="00BE15FC" w:rsidRPr="002462BE">
        <w:rPr>
          <w:rFonts w:ascii="Calibri Light" w:hAnsi="Calibri Light" w:cs="Calibri Light"/>
          <w:b/>
          <w:bCs/>
          <w:sz w:val="16"/>
          <w:szCs w:val="16"/>
          <w:lang w:val="lt-LT"/>
        </w:rPr>
        <w:t>kur siūloma alternatyvi vieta (reikalingi montavimo ir integravimo darbai).</w:t>
      </w:r>
    </w:p>
    <w:p w14:paraId="0DD0EACF" w14:textId="77777777" w:rsidR="00A33794" w:rsidRPr="002462BE" w:rsidRDefault="00A33794" w:rsidP="00A33794">
      <w:pPr>
        <w:pStyle w:val="Sraopastraipa"/>
        <w:spacing w:after="0"/>
        <w:rPr>
          <w:rFonts w:ascii="Calibri Light" w:hAnsi="Calibri Light" w:cs="Calibri Light"/>
          <w:b/>
          <w:sz w:val="16"/>
          <w:szCs w:val="16"/>
          <w:lang w:val="lt-LT"/>
        </w:rPr>
      </w:pPr>
    </w:p>
    <w:p w14:paraId="22CCB50F" w14:textId="1DFB5DFE" w:rsidR="00A33794" w:rsidRPr="002462BE" w:rsidRDefault="004B4094" w:rsidP="009D6293">
      <w:pPr>
        <w:pStyle w:val="Sraopastraipa"/>
        <w:tabs>
          <w:tab w:val="left" w:pos="0"/>
        </w:tabs>
        <w:spacing w:after="0" w:line="240" w:lineRule="auto"/>
        <w:ind w:left="0"/>
        <w:rPr>
          <w:rFonts w:ascii="Calibri Light" w:hAnsi="Calibri Light" w:cs="Calibri Light"/>
          <w:b/>
          <w:sz w:val="16"/>
          <w:szCs w:val="16"/>
          <w:lang w:val="lt-LT"/>
        </w:rPr>
      </w:pPr>
      <w:r w:rsidRPr="002462BE">
        <w:rPr>
          <w:rFonts w:ascii="Calibri Light" w:hAnsi="Calibri Light" w:cs="Calibri Light"/>
          <w:b/>
          <w:sz w:val="16"/>
          <w:szCs w:val="16"/>
          <w:lang w:val="lt-LT"/>
        </w:rPr>
        <w:t>6</w:t>
      </w:r>
      <w:r w:rsidR="00A33794" w:rsidRPr="002462BE">
        <w:rPr>
          <w:rFonts w:ascii="Calibri Light" w:hAnsi="Calibri Light" w:cs="Calibri Light"/>
          <w:b/>
          <w:sz w:val="16"/>
          <w:szCs w:val="16"/>
          <w:lang w:val="lt-LT"/>
        </w:rPr>
        <w:t>.1. lentelė</w:t>
      </w:r>
      <w:r w:rsidR="00EA39A7" w:rsidRPr="002462BE">
        <w:rPr>
          <w:rFonts w:ascii="Calibri Light" w:hAnsi="Calibri Light" w:cs="Calibri Light"/>
          <w:b/>
          <w:sz w:val="16"/>
          <w:szCs w:val="16"/>
          <w:lang w:val="lt-LT"/>
        </w:rPr>
        <w:t>.</w:t>
      </w:r>
      <w:r w:rsidR="00EA39A7" w:rsidRPr="002462BE">
        <w:rPr>
          <w:rFonts w:ascii="Calibri Light" w:hAnsi="Calibri Light" w:cs="Calibri Light"/>
          <w:b/>
          <w:bCs/>
          <w:sz w:val="16"/>
          <w:szCs w:val="16"/>
          <w:lang w:val="lt-LT"/>
        </w:rPr>
        <w:t xml:space="preserve"> </w:t>
      </w:r>
      <w:r w:rsidR="0000489A" w:rsidRPr="002462BE">
        <w:rPr>
          <w:rFonts w:ascii="Calibri Light" w:hAnsi="Calibri Light" w:cs="Calibri Light"/>
          <w:b/>
          <w:bCs/>
          <w:sz w:val="16"/>
          <w:szCs w:val="16"/>
          <w:lang w:eastAsia="lt-LT"/>
        </w:rPr>
        <w:t xml:space="preserve">Kyliškių k., Papilio sen. </w:t>
      </w:r>
      <w:r w:rsidR="0000489A" w:rsidRPr="002462BE">
        <w:rPr>
          <w:rFonts w:ascii="Calibri Light" w:hAnsi="Calibri Light" w:cs="Calibri Light"/>
          <w:b/>
          <w:bCs/>
          <w:sz w:val="16"/>
          <w:szCs w:val="16"/>
        </w:rPr>
        <w:t xml:space="preserve"> </w:t>
      </w:r>
      <w:r w:rsidR="00064952" w:rsidRPr="002462BE">
        <w:rPr>
          <w:rFonts w:ascii="Calibri Light" w:hAnsi="Calibri Light" w:cs="Calibri Light"/>
          <w:b/>
          <w:bCs/>
          <w:sz w:val="16"/>
          <w:szCs w:val="16"/>
          <w:lang w:val="lt-LT"/>
        </w:rPr>
        <w:t xml:space="preserve"> (</w:t>
      </w:r>
      <w:r w:rsidR="00F14336" w:rsidRPr="002462BE">
        <w:rPr>
          <w:rFonts w:ascii="Calibri Light" w:hAnsi="Calibri Light" w:cs="Calibri Light"/>
          <w:b/>
          <w:bCs/>
          <w:sz w:val="16"/>
          <w:szCs w:val="16"/>
          <w:lang w:val="lt-LT"/>
        </w:rPr>
        <w:t xml:space="preserve">1-a </w:t>
      </w:r>
      <w:r w:rsidR="00353BF7" w:rsidRPr="002462BE">
        <w:rPr>
          <w:rFonts w:ascii="Calibri Light" w:hAnsi="Calibri Light" w:cs="Calibri Light"/>
          <w:b/>
          <w:bCs/>
          <w:sz w:val="16"/>
          <w:szCs w:val="16"/>
          <w:lang w:val="lt-LT"/>
        </w:rPr>
        <w:t>pirkimo objekto</w:t>
      </w:r>
      <w:r w:rsidR="005E7DA8" w:rsidRPr="002462BE">
        <w:rPr>
          <w:rFonts w:ascii="Calibri Light" w:hAnsi="Calibri Light" w:cs="Calibri Light"/>
          <w:b/>
          <w:bCs/>
          <w:sz w:val="16"/>
          <w:szCs w:val="16"/>
          <w:lang w:val="lt-LT"/>
        </w:rPr>
        <w:t xml:space="preserve"> dalis)</w:t>
      </w:r>
    </w:p>
    <w:tbl>
      <w:tblPr>
        <w:tblW w:w="5003" w:type="pct"/>
        <w:jc w:val="center"/>
        <w:tblLayout w:type="fixed"/>
        <w:tblLook w:val="04A0" w:firstRow="1" w:lastRow="0" w:firstColumn="1" w:lastColumn="0" w:noHBand="0" w:noVBand="1"/>
      </w:tblPr>
      <w:tblGrid>
        <w:gridCol w:w="873"/>
        <w:gridCol w:w="2383"/>
        <w:gridCol w:w="2125"/>
        <w:gridCol w:w="2127"/>
        <w:gridCol w:w="2118"/>
        <w:gridCol w:w="8"/>
      </w:tblGrid>
      <w:tr w:rsidR="002462BE" w:rsidRPr="002462BE" w14:paraId="768E5DE1" w14:textId="77777777" w:rsidTr="0000489A">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4ABA39" w14:textId="77777777" w:rsidR="001D1213" w:rsidRPr="002462BE" w:rsidRDefault="001D1213" w:rsidP="003258D0">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37" w:type="pct"/>
            <w:tcBorders>
              <w:top w:val="single" w:sz="4" w:space="0" w:color="auto"/>
              <w:left w:val="nil"/>
              <w:bottom w:val="single" w:sz="4" w:space="0" w:color="auto"/>
              <w:right w:val="single" w:sz="4" w:space="0" w:color="auto"/>
            </w:tcBorders>
            <w:shd w:val="clear" w:color="auto" w:fill="auto"/>
            <w:vAlign w:val="center"/>
            <w:hideMark/>
          </w:tcPr>
          <w:p w14:paraId="27D6D1E8"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773F89C5"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B953843"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069C3930"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324A878F"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3F375D"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43BD063"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A2428F"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5E04A54"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18906564"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481EFB5B" w14:textId="77777777" w:rsidTr="0000489A">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EB4758D"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37" w:type="pct"/>
            <w:tcBorders>
              <w:top w:val="single" w:sz="4" w:space="0" w:color="auto"/>
              <w:left w:val="nil"/>
              <w:bottom w:val="single" w:sz="4" w:space="0" w:color="auto"/>
              <w:right w:val="single" w:sz="4" w:space="0" w:color="auto"/>
            </w:tcBorders>
            <w:shd w:val="clear" w:color="auto" w:fill="auto"/>
            <w:vAlign w:val="center"/>
          </w:tcPr>
          <w:p w14:paraId="7C0E82F4"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2B796"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009D386"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3"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6C41A5"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4556BFF0" w14:textId="77777777" w:rsidTr="0000489A">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DB689" w14:textId="77777777" w:rsidR="001D1213" w:rsidRPr="002462BE" w:rsidRDefault="001D1213" w:rsidP="003258D0">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w:t>
            </w:r>
          </w:p>
        </w:tc>
        <w:tc>
          <w:tcPr>
            <w:tcW w:w="1237" w:type="pct"/>
            <w:tcBorders>
              <w:top w:val="single" w:sz="4" w:space="0" w:color="auto"/>
              <w:left w:val="nil"/>
              <w:bottom w:val="single" w:sz="4" w:space="0" w:color="auto"/>
              <w:right w:val="single" w:sz="4" w:space="0" w:color="auto"/>
            </w:tcBorders>
            <w:shd w:val="clear" w:color="auto" w:fill="auto"/>
            <w:vAlign w:val="center"/>
            <w:hideMark/>
          </w:tcPr>
          <w:p w14:paraId="287095DD" w14:textId="38A9CD2D" w:rsidR="001D1213" w:rsidRPr="002462BE" w:rsidRDefault="0000489A" w:rsidP="003258D0">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eastAsia="lt-LT"/>
              </w:rPr>
              <w:t xml:space="preserve">Kyliškių k., Papilio sen. </w:t>
            </w:r>
          </w:p>
        </w:tc>
        <w:tc>
          <w:tcPr>
            <w:tcW w:w="11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20EF0" w14:textId="77777777" w:rsidR="001D1213" w:rsidRPr="002462BE" w:rsidRDefault="001D1213" w:rsidP="003258D0">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573C3E2"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E34A6" w14:textId="77777777" w:rsidR="001D1213" w:rsidRPr="002462BE" w:rsidRDefault="001D1213" w:rsidP="003258D0">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8C059BB" w14:textId="77777777" w:rsidTr="001D1213">
        <w:trPr>
          <w:gridAfter w:val="1"/>
          <w:wAfter w:w="4" w:type="pct"/>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C0E28F0" w14:textId="77777777" w:rsidR="00A33794" w:rsidRPr="002462BE" w:rsidRDefault="00A33794" w:rsidP="003258D0">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45555B" w14:textId="77777777" w:rsidR="00A33794" w:rsidRPr="002462BE" w:rsidRDefault="00A33794" w:rsidP="003258D0">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0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8598E" w14:textId="77777777" w:rsidR="00A33794" w:rsidRPr="002462BE" w:rsidRDefault="00A33794" w:rsidP="003258D0">
            <w:pPr>
              <w:tabs>
                <w:tab w:val="left" w:pos="720"/>
                <w:tab w:val="center" w:pos="4320"/>
                <w:tab w:val="right" w:pos="8640"/>
              </w:tabs>
              <w:spacing w:after="0" w:line="240" w:lineRule="auto"/>
              <w:ind w:firstLine="540"/>
              <w:rPr>
                <w:rFonts w:ascii="Calibri Light" w:hAnsi="Calibri Light" w:cs="Calibri Light"/>
                <w:b/>
                <w:lang w:val="lt-LT"/>
              </w:rPr>
            </w:pPr>
          </w:p>
        </w:tc>
      </w:tr>
      <w:tr w:rsidR="00A33794" w:rsidRPr="002462BE" w14:paraId="1698A25D" w14:textId="77777777" w:rsidTr="001D1213">
        <w:trPr>
          <w:gridAfter w:val="1"/>
          <w:wAfter w:w="4" w:type="pct"/>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63F16CE" w14:textId="77777777" w:rsidR="00A33794" w:rsidRPr="002462BE" w:rsidRDefault="00A33794" w:rsidP="003258D0">
            <w:pPr>
              <w:spacing w:after="0" w:line="240" w:lineRule="auto"/>
              <w:jc w:val="right"/>
              <w:rPr>
                <w:rFonts w:ascii="Calibri Light" w:eastAsia="Times New Roman" w:hAnsi="Calibri Light" w:cs="Calibri Light"/>
                <w:sz w:val="24"/>
                <w:szCs w:val="24"/>
                <w:lang w:val="lt-LT" w:eastAsia="lt-LT"/>
              </w:rPr>
            </w:pPr>
          </w:p>
        </w:tc>
        <w:tc>
          <w:tcPr>
            <w:tcW w:w="344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A9555" w14:textId="77777777" w:rsidR="00A33794" w:rsidRPr="002462BE" w:rsidRDefault="00A33794" w:rsidP="003258D0">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09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FB611" w14:textId="77777777" w:rsidR="00A33794" w:rsidRPr="002462BE" w:rsidRDefault="00A33794" w:rsidP="003258D0">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78998ABF" w14:textId="77777777" w:rsidR="00A33794" w:rsidRPr="002462BE" w:rsidRDefault="00A33794" w:rsidP="00A33794">
      <w:pPr>
        <w:pStyle w:val="Sraopastraipa"/>
        <w:spacing w:after="0" w:line="240" w:lineRule="auto"/>
        <w:rPr>
          <w:rFonts w:ascii="Calibri Light" w:hAnsi="Calibri Light" w:cs="Calibri Light"/>
          <w:b/>
          <w:sz w:val="16"/>
          <w:szCs w:val="16"/>
        </w:rPr>
      </w:pPr>
    </w:p>
    <w:p w14:paraId="356CADBC" w14:textId="77777777" w:rsidR="00A33794" w:rsidRPr="002462BE" w:rsidRDefault="00A33794" w:rsidP="00A33794">
      <w:pPr>
        <w:pStyle w:val="Sraopastraipa"/>
        <w:spacing w:after="0" w:line="240" w:lineRule="auto"/>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__________________________________________</w:t>
      </w:r>
    </w:p>
    <w:p w14:paraId="2551D1F3" w14:textId="77777777" w:rsidR="00A33794" w:rsidRPr="002462BE" w:rsidRDefault="00A33794" w:rsidP="00A33794">
      <w:pPr>
        <w:pStyle w:val="Sraopastraipa"/>
        <w:spacing w:after="0" w:line="240" w:lineRule="auto"/>
        <w:rPr>
          <w:rFonts w:ascii="Calibri Light" w:hAnsi="Calibri Light" w:cs="Calibri Light"/>
          <w:b/>
          <w:sz w:val="16"/>
          <w:szCs w:val="16"/>
          <w:lang w:val="lt-LT"/>
        </w:rPr>
      </w:pPr>
    </w:p>
    <w:p w14:paraId="599E462B" w14:textId="4F518D6C" w:rsidR="009C2C0C" w:rsidRPr="002462BE" w:rsidRDefault="004B4094" w:rsidP="009D6293">
      <w:pPr>
        <w:pStyle w:val="Sraopastraipa"/>
        <w:tabs>
          <w:tab w:val="left" w:pos="1843"/>
        </w:tabs>
        <w:autoSpaceDE w:val="0"/>
        <w:autoSpaceDN w:val="0"/>
        <w:adjustRightInd w:val="0"/>
        <w:spacing w:after="0" w:line="240" w:lineRule="auto"/>
        <w:ind w:left="0" w:right="-142"/>
        <w:rPr>
          <w:rFonts w:ascii="Times New Roman" w:hAnsi="Times New Roman" w:cs="Times New Roman"/>
          <w:sz w:val="24"/>
          <w:szCs w:val="24"/>
          <w:lang w:val="lt-LT"/>
        </w:rPr>
      </w:pPr>
      <w:r w:rsidRPr="002462BE">
        <w:rPr>
          <w:rFonts w:ascii="Calibri Light" w:hAnsi="Calibri Light" w:cs="Calibri Light"/>
          <w:b/>
          <w:sz w:val="16"/>
          <w:szCs w:val="16"/>
          <w:lang w:val="lt-LT"/>
        </w:rPr>
        <w:t>6</w:t>
      </w:r>
      <w:r w:rsidR="00A33794" w:rsidRPr="002462BE">
        <w:rPr>
          <w:rFonts w:ascii="Calibri Light" w:hAnsi="Calibri Light" w:cs="Calibri Light"/>
          <w:b/>
          <w:sz w:val="16"/>
          <w:szCs w:val="16"/>
          <w:lang w:val="lt-LT"/>
        </w:rPr>
        <w:t>.2. lentelė</w:t>
      </w:r>
      <w:r w:rsidR="009C2C0C" w:rsidRPr="002462BE">
        <w:rPr>
          <w:rFonts w:ascii="Calibri Light" w:hAnsi="Calibri Light" w:cs="Calibri Light"/>
          <w:b/>
          <w:sz w:val="16"/>
          <w:szCs w:val="16"/>
          <w:lang w:val="lt-LT"/>
        </w:rPr>
        <w:t>.</w:t>
      </w:r>
      <w:r w:rsidR="009C2C0C" w:rsidRPr="002462BE">
        <w:rPr>
          <w:rFonts w:ascii="Calibri Light" w:hAnsi="Calibri Light" w:cs="Calibri Light"/>
          <w:b/>
          <w:bCs/>
          <w:sz w:val="16"/>
          <w:szCs w:val="16"/>
          <w:lang w:val="lt-LT"/>
        </w:rPr>
        <w:t xml:space="preserve"> </w:t>
      </w:r>
      <w:r w:rsidR="004A1943" w:rsidRPr="002462BE">
        <w:rPr>
          <w:rFonts w:ascii="Calibri Light" w:hAnsi="Calibri Light" w:cs="Calibri Light"/>
          <w:b/>
          <w:bCs/>
          <w:sz w:val="16"/>
          <w:szCs w:val="16"/>
          <w:lang w:val="lt-LT"/>
        </w:rPr>
        <w:t>Šviesos g. 18, Kluoniškių k., Zapyškio sen., Kauno r. sav.</w:t>
      </w:r>
      <w:r w:rsidR="009C2C0C" w:rsidRPr="002462BE">
        <w:rPr>
          <w:rFonts w:ascii="Calibri Light" w:hAnsi="Calibri Light" w:cs="Calibri Light"/>
          <w:b/>
          <w:bCs/>
          <w:sz w:val="16"/>
          <w:szCs w:val="16"/>
          <w:lang w:val="lt-LT"/>
        </w:rPr>
        <w:t xml:space="preserve"> (</w:t>
      </w:r>
      <w:r w:rsidR="00F14336" w:rsidRPr="002462BE">
        <w:rPr>
          <w:rFonts w:ascii="Calibri Light" w:hAnsi="Calibri Light" w:cs="Calibri Light"/>
          <w:b/>
          <w:bCs/>
          <w:sz w:val="16"/>
          <w:szCs w:val="16"/>
          <w:lang w:val="lt-LT"/>
        </w:rPr>
        <w:t>2-a</w:t>
      </w:r>
      <w:r w:rsidR="009C2C0C" w:rsidRPr="002462BE">
        <w:rPr>
          <w:rFonts w:ascii="Calibri Light" w:hAnsi="Calibri Light" w:cs="Calibri Light"/>
          <w:b/>
          <w:bCs/>
          <w:sz w:val="16"/>
          <w:szCs w:val="16"/>
          <w:lang w:val="lt-LT"/>
        </w:rPr>
        <w:t xml:space="preserve"> pirkimo objekto dalis)</w:t>
      </w:r>
    </w:p>
    <w:tbl>
      <w:tblPr>
        <w:tblW w:w="5000" w:type="pct"/>
        <w:jc w:val="center"/>
        <w:tblLook w:val="04A0" w:firstRow="1" w:lastRow="0" w:firstColumn="1" w:lastColumn="0" w:noHBand="0" w:noVBand="1"/>
      </w:tblPr>
      <w:tblGrid>
        <w:gridCol w:w="872"/>
        <w:gridCol w:w="2272"/>
        <w:gridCol w:w="2238"/>
        <w:gridCol w:w="2126"/>
        <w:gridCol w:w="2120"/>
      </w:tblGrid>
      <w:tr w:rsidR="002462BE" w:rsidRPr="002462BE" w14:paraId="425D221B" w14:textId="77777777" w:rsidTr="001D121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7BCB99" w14:textId="77777777" w:rsidR="001D1213" w:rsidRPr="002462BE" w:rsidRDefault="001D1213" w:rsidP="003258D0">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180" w:type="pct"/>
            <w:tcBorders>
              <w:top w:val="single" w:sz="4" w:space="0" w:color="auto"/>
              <w:left w:val="nil"/>
              <w:bottom w:val="single" w:sz="4" w:space="0" w:color="auto"/>
              <w:right w:val="single" w:sz="4" w:space="0" w:color="auto"/>
            </w:tcBorders>
            <w:shd w:val="clear" w:color="auto" w:fill="auto"/>
            <w:vAlign w:val="center"/>
            <w:hideMark/>
          </w:tcPr>
          <w:p w14:paraId="383E7E54"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50813CDF"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909277C"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3F3C65D0"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B1AA506"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97D19"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080D81C"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FD411"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2576478"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DB636B2"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11625D74" w14:textId="77777777" w:rsidTr="001D121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9F23EAD"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180" w:type="pct"/>
            <w:tcBorders>
              <w:top w:val="single" w:sz="4" w:space="0" w:color="auto"/>
              <w:left w:val="nil"/>
              <w:bottom w:val="single" w:sz="4" w:space="0" w:color="auto"/>
              <w:right w:val="single" w:sz="4" w:space="0" w:color="auto"/>
            </w:tcBorders>
            <w:shd w:val="clear" w:color="auto" w:fill="auto"/>
            <w:vAlign w:val="center"/>
          </w:tcPr>
          <w:p w14:paraId="2D5B36A9"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CB3A2"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5C941734"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0163E7"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5F0C183B" w14:textId="77777777" w:rsidTr="001D121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A7D807" w14:textId="77777777" w:rsidR="001D1213" w:rsidRPr="002462BE" w:rsidRDefault="001D1213" w:rsidP="003258D0">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lastRenderedPageBreak/>
              <w:t>2.</w:t>
            </w:r>
          </w:p>
        </w:tc>
        <w:tc>
          <w:tcPr>
            <w:tcW w:w="1180" w:type="pct"/>
            <w:tcBorders>
              <w:top w:val="single" w:sz="4" w:space="0" w:color="auto"/>
              <w:left w:val="nil"/>
              <w:bottom w:val="single" w:sz="4" w:space="0" w:color="auto"/>
              <w:right w:val="single" w:sz="4" w:space="0" w:color="auto"/>
            </w:tcBorders>
            <w:shd w:val="clear" w:color="auto" w:fill="auto"/>
            <w:vAlign w:val="center"/>
            <w:hideMark/>
          </w:tcPr>
          <w:p w14:paraId="13173074" w14:textId="06AB5243" w:rsidR="001D1213" w:rsidRPr="002462BE" w:rsidRDefault="004A1943" w:rsidP="003258D0">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rPr>
              <w:t>Šviesos g. 18, Kluoniškių k., Zapyškio sen., Kauno r. sav.</w:t>
            </w:r>
          </w:p>
        </w:tc>
        <w:tc>
          <w:tcPr>
            <w:tcW w:w="11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A968C" w14:textId="77777777" w:rsidR="001D1213" w:rsidRPr="002462BE" w:rsidRDefault="001D1213" w:rsidP="003258D0">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A5E72D7"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E1582" w14:textId="77777777" w:rsidR="001D1213" w:rsidRPr="002462BE" w:rsidRDefault="001D1213" w:rsidP="003258D0">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D8AB9C9" w14:textId="77777777" w:rsidTr="001D121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E0A80F3" w14:textId="77777777" w:rsidR="00A33794" w:rsidRPr="002462BE" w:rsidRDefault="00A33794" w:rsidP="003258D0">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1CB3D" w14:textId="77777777" w:rsidR="00A33794" w:rsidRPr="002462BE" w:rsidRDefault="00A33794" w:rsidP="003258D0">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E986E" w14:textId="77777777" w:rsidR="00A33794" w:rsidRPr="002462BE" w:rsidRDefault="00A33794" w:rsidP="003258D0">
            <w:pPr>
              <w:tabs>
                <w:tab w:val="left" w:pos="720"/>
                <w:tab w:val="center" w:pos="4320"/>
                <w:tab w:val="right" w:pos="8640"/>
              </w:tabs>
              <w:spacing w:after="0" w:line="240" w:lineRule="auto"/>
              <w:ind w:firstLine="540"/>
              <w:rPr>
                <w:rFonts w:ascii="Calibri Light" w:hAnsi="Calibri Light" w:cs="Calibri Light"/>
                <w:b/>
                <w:lang w:val="lt-LT"/>
              </w:rPr>
            </w:pPr>
          </w:p>
        </w:tc>
      </w:tr>
      <w:tr w:rsidR="00A33794" w:rsidRPr="002462BE" w14:paraId="2F060412" w14:textId="77777777" w:rsidTr="001D121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E061762" w14:textId="77777777" w:rsidR="00A33794" w:rsidRPr="002462BE" w:rsidRDefault="00A33794" w:rsidP="003258D0">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BC965" w14:textId="77777777" w:rsidR="00A33794" w:rsidRPr="002462BE" w:rsidRDefault="00A33794" w:rsidP="003258D0">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9E369" w14:textId="77777777" w:rsidR="00A33794" w:rsidRPr="002462BE" w:rsidRDefault="00A33794" w:rsidP="003258D0">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14D6E09D" w14:textId="77777777" w:rsidR="00A33794" w:rsidRPr="002462BE" w:rsidRDefault="00A33794" w:rsidP="00A33794">
      <w:pPr>
        <w:pStyle w:val="Sraopastraipa"/>
        <w:spacing w:after="0" w:line="240" w:lineRule="auto"/>
        <w:rPr>
          <w:rFonts w:ascii="Calibri Light" w:hAnsi="Calibri Light" w:cs="Calibri Light"/>
          <w:b/>
          <w:sz w:val="16"/>
          <w:szCs w:val="16"/>
        </w:rPr>
      </w:pPr>
    </w:p>
    <w:p w14:paraId="127391BF" w14:textId="77777777" w:rsidR="00A33794" w:rsidRPr="002462BE" w:rsidRDefault="00A33794" w:rsidP="00A33794">
      <w:pPr>
        <w:pStyle w:val="Sraopastraipa"/>
        <w:spacing w:after="0" w:line="240" w:lineRule="auto"/>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__________________________________________</w:t>
      </w:r>
    </w:p>
    <w:p w14:paraId="76AB1464" w14:textId="77777777" w:rsidR="00A33794" w:rsidRPr="002462BE" w:rsidRDefault="00A33794" w:rsidP="00A33794">
      <w:pPr>
        <w:pStyle w:val="Sraopastraipa"/>
        <w:spacing w:after="0"/>
        <w:rPr>
          <w:rFonts w:ascii="Calibri Light" w:hAnsi="Calibri Light" w:cs="Calibri Light"/>
          <w:b/>
          <w:sz w:val="16"/>
          <w:szCs w:val="16"/>
        </w:rPr>
      </w:pPr>
    </w:p>
    <w:p w14:paraId="1C3A2F86" w14:textId="653109D7" w:rsidR="00A33794" w:rsidRPr="002462BE" w:rsidRDefault="004B4094" w:rsidP="009D6293">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A33794" w:rsidRPr="002462BE">
        <w:rPr>
          <w:rFonts w:ascii="Calibri Light" w:hAnsi="Calibri Light" w:cs="Calibri Light"/>
          <w:b/>
          <w:sz w:val="16"/>
          <w:szCs w:val="16"/>
          <w:lang w:val="lt-LT"/>
        </w:rPr>
        <w:t>.3. lentelė</w:t>
      </w:r>
      <w:r w:rsidR="008955AE" w:rsidRPr="002462BE">
        <w:rPr>
          <w:rFonts w:ascii="Calibri Light" w:hAnsi="Calibri Light" w:cs="Calibri Light"/>
          <w:b/>
          <w:sz w:val="16"/>
          <w:szCs w:val="16"/>
          <w:lang w:val="lt-LT"/>
        </w:rPr>
        <w:t>.</w:t>
      </w:r>
      <w:r w:rsidR="008955AE" w:rsidRPr="002462BE">
        <w:rPr>
          <w:rFonts w:ascii="Calibri Light" w:hAnsi="Calibri Light" w:cs="Calibri Light"/>
          <w:b/>
          <w:bCs/>
          <w:sz w:val="16"/>
          <w:szCs w:val="16"/>
          <w:lang w:val="lt-LT"/>
        </w:rPr>
        <w:t xml:space="preserve"> </w:t>
      </w:r>
      <w:r w:rsidR="00BB2576" w:rsidRPr="002462BE">
        <w:rPr>
          <w:rFonts w:ascii="Calibri Light" w:hAnsi="Calibri Light" w:cs="Calibri Light"/>
          <w:b/>
          <w:bCs/>
          <w:sz w:val="16"/>
          <w:szCs w:val="16"/>
          <w:lang w:val="lt-LT" w:eastAsia="lt-LT"/>
        </w:rPr>
        <w:t>Žaliųjų Ežerų g., Vilniaus m., Vilniaus m. sav.</w:t>
      </w:r>
      <w:r w:rsidR="00BB2576" w:rsidRPr="002462BE">
        <w:rPr>
          <w:rFonts w:ascii="Calibri Light" w:hAnsi="Calibri Light" w:cs="Calibri Light"/>
          <w:b/>
          <w:bCs/>
          <w:sz w:val="16"/>
          <w:szCs w:val="16"/>
          <w:lang w:val="lt-LT"/>
        </w:rPr>
        <w:t xml:space="preserve"> </w:t>
      </w:r>
      <w:r w:rsidR="008955AE" w:rsidRPr="002462BE">
        <w:rPr>
          <w:rFonts w:ascii="Calibri Light" w:hAnsi="Calibri Light" w:cs="Calibri Light"/>
          <w:b/>
          <w:bCs/>
          <w:sz w:val="16"/>
          <w:szCs w:val="16"/>
          <w:lang w:val="lt-LT"/>
        </w:rPr>
        <w:t>(</w:t>
      </w:r>
      <w:r w:rsidR="009D6293" w:rsidRPr="002462BE">
        <w:rPr>
          <w:rFonts w:ascii="Calibri Light" w:hAnsi="Calibri Light" w:cs="Calibri Light"/>
          <w:b/>
          <w:bCs/>
          <w:sz w:val="16"/>
          <w:szCs w:val="16"/>
          <w:lang w:val="lt-LT"/>
        </w:rPr>
        <w:t>3-</w:t>
      </w:r>
      <w:r w:rsidR="00F14336" w:rsidRPr="002462BE">
        <w:rPr>
          <w:rFonts w:ascii="Calibri Light" w:hAnsi="Calibri Light" w:cs="Calibri Light"/>
          <w:b/>
          <w:bCs/>
          <w:sz w:val="16"/>
          <w:szCs w:val="16"/>
          <w:lang w:val="lt-LT"/>
        </w:rPr>
        <w:t>ia</w:t>
      </w:r>
      <w:r w:rsidR="008955AE" w:rsidRPr="002462BE">
        <w:rPr>
          <w:rFonts w:ascii="Calibri Light" w:hAnsi="Calibri Light" w:cs="Calibri Light"/>
          <w:b/>
          <w:bCs/>
          <w:sz w:val="16"/>
          <w:szCs w:val="16"/>
          <w:lang w:val="lt-LT"/>
        </w:rPr>
        <w:t xml:space="preserve">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4DC74CB" w14:textId="77777777" w:rsidTr="001D121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3DF06E" w14:textId="77777777" w:rsidR="001D1213" w:rsidRPr="002462BE" w:rsidRDefault="001D1213" w:rsidP="003258D0">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63DBA7A"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927A062"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0407CB5"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4FD12EE"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BCC12E0"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2AFBC779"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18204813"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535109"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F587C85"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0ADC147" w14:textId="77777777" w:rsidR="001D1213" w:rsidRPr="002462BE" w:rsidRDefault="001D1213" w:rsidP="003258D0">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0516468" w14:textId="77777777" w:rsidTr="001D121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8796BD5"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52AAD49" w14:textId="77777777"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5C9CE19D" w14:textId="27E0A92B"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988193B" w14:textId="0C84490F"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4BC87" w14:textId="6876A17B"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097930F" w14:textId="77777777" w:rsidTr="001D121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85A9B2" w14:textId="77777777" w:rsidR="001D1213" w:rsidRPr="002462BE" w:rsidRDefault="001D1213" w:rsidP="003258D0">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BCBE92E" w14:textId="25537CC9" w:rsidR="001D1213" w:rsidRPr="002462BE" w:rsidRDefault="00BB2576" w:rsidP="003258D0">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Žaliųjų Ežerų g., Vilniaus m., Vilniaus m. sav.</w:t>
            </w:r>
          </w:p>
        </w:tc>
        <w:tc>
          <w:tcPr>
            <w:tcW w:w="1135" w:type="pct"/>
            <w:tcBorders>
              <w:top w:val="single" w:sz="4" w:space="0" w:color="auto"/>
              <w:left w:val="nil"/>
              <w:bottom w:val="single" w:sz="4" w:space="0" w:color="auto"/>
              <w:right w:val="single" w:sz="4" w:space="0" w:color="auto"/>
            </w:tcBorders>
            <w:vAlign w:val="center"/>
          </w:tcPr>
          <w:p w14:paraId="4586DF8C" w14:textId="2CE77D4F" w:rsidR="001D1213" w:rsidRPr="002462BE" w:rsidRDefault="001D1213" w:rsidP="00AA7AAB">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23AE6D5" w14:textId="47BEFD5D" w:rsidR="001D1213" w:rsidRPr="002462BE" w:rsidRDefault="001D1213" w:rsidP="003258D0">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39D54" w14:textId="77777777" w:rsidR="001D1213" w:rsidRPr="002462BE" w:rsidRDefault="001D1213" w:rsidP="003258D0">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1EA5AC5" w14:textId="77777777" w:rsidTr="001D121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1F15D5F" w14:textId="77777777" w:rsidR="00A33794" w:rsidRPr="002462BE" w:rsidRDefault="00A33794" w:rsidP="003258D0">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7E4D3" w14:textId="77777777" w:rsidR="00A33794" w:rsidRPr="002462BE" w:rsidRDefault="00A33794" w:rsidP="003258D0">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323363" w14:textId="77777777" w:rsidR="00A33794" w:rsidRPr="002462BE" w:rsidRDefault="00A33794" w:rsidP="003258D0">
            <w:pPr>
              <w:tabs>
                <w:tab w:val="left" w:pos="720"/>
                <w:tab w:val="center" w:pos="4320"/>
                <w:tab w:val="right" w:pos="8640"/>
              </w:tabs>
              <w:spacing w:after="0" w:line="240" w:lineRule="auto"/>
              <w:ind w:firstLine="540"/>
              <w:rPr>
                <w:rFonts w:ascii="Calibri Light" w:hAnsi="Calibri Light" w:cs="Calibri Light"/>
                <w:b/>
                <w:lang w:val="lt-LT"/>
              </w:rPr>
            </w:pPr>
          </w:p>
        </w:tc>
      </w:tr>
      <w:tr w:rsidR="00A33794" w:rsidRPr="002462BE" w14:paraId="3AEBBFFF" w14:textId="77777777" w:rsidTr="001D121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6A9106F" w14:textId="77777777" w:rsidR="00A33794" w:rsidRPr="002462BE" w:rsidRDefault="00A33794" w:rsidP="003258D0">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83622" w14:textId="77777777" w:rsidR="00A33794" w:rsidRPr="002462BE" w:rsidRDefault="00A33794" w:rsidP="003258D0">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19EF3" w14:textId="77777777" w:rsidR="00A33794" w:rsidRPr="002462BE" w:rsidRDefault="00A33794" w:rsidP="003258D0">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1316CE3" w14:textId="77777777" w:rsidR="00A33794" w:rsidRPr="002462BE" w:rsidRDefault="00A33794" w:rsidP="00A33794">
      <w:pPr>
        <w:pStyle w:val="Sraopastraipa"/>
        <w:spacing w:after="0" w:line="240" w:lineRule="auto"/>
        <w:rPr>
          <w:rFonts w:ascii="Calibri Light" w:hAnsi="Calibri Light" w:cs="Calibri Light"/>
          <w:b/>
          <w:sz w:val="16"/>
          <w:szCs w:val="16"/>
        </w:rPr>
      </w:pPr>
    </w:p>
    <w:p w14:paraId="602AEC5F" w14:textId="77777777" w:rsidR="00A33794" w:rsidRPr="002462BE" w:rsidRDefault="00A33794" w:rsidP="00A33794">
      <w:pPr>
        <w:pStyle w:val="Sraopastraipa"/>
        <w:spacing w:after="0" w:line="240" w:lineRule="auto"/>
        <w:rPr>
          <w:rFonts w:ascii="Calibri Light" w:hAnsi="Calibri Light" w:cs="Calibri Light"/>
          <w:szCs w:val="24"/>
          <w:u w:val="single"/>
          <w:lang w:val="lt-LT"/>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69BAE349" w14:textId="77777777" w:rsidR="00A33794" w:rsidRPr="002462BE" w:rsidRDefault="00A33794" w:rsidP="00A33794">
      <w:pPr>
        <w:pStyle w:val="Sraopastraipa"/>
        <w:spacing w:after="0" w:line="240" w:lineRule="auto"/>
        <w:rPr>
          <w:rFonts w:ascii="Calibri Light" w:hAnsi="Calibri Light" w:cs="Calibri Light"/>
          <w:b/>
          <w:sz w:val="16"/>
          <w:szCs w:val="16"/>
        </w:rPr>
      </w:pPr>
    </w:p>
    <w:p w14:paraId="74D4BE2F" w14:textId="0A05EDA1" w:rsidR="009D0150" w:rsidRPr="002462BE" w:rsidRDefault="00A33794" w:rsidP="009D0150">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rPr>
        <w:t xml:space="preserve"> </w:t>
      </w:r>
      <w:r w:rsidR="009D0150" w:rsidRPr="002462BE">
        <w:rPr>
          <w:rFonts w:ascii="Calibri Light" w:hAnsi="Calibri Light" w:cs="Calibri Light"/>
          <w:b/>
          <w:sz w:val="16"/>
          <w:szCs w:val="16"/>
          <w:lang w:val="lt-LT"/>
        </w:rPr>
        <w:t>6.4. lentelė.</w:t>
      </w:r>
      <w:r w:rsidR="009D0150" w:rsidRPr="002462BE">
        <w:rPr>
          <w:rFonts w:ascii="Calibri Light" w:hAnsi="Calibri Light" w:cs="Calibri Light"/>
          <w:b/>
          <w:bCs/>
          <w:sz w:val="16"/>
          <w:szCs w:val="16"/>
          <w:lang w:val="lt-LT"/>
        </w:rPr>
        <w:t xml:space="preserve"> </w:t>
      </w:r>
      <w:r w:rsidR="00DA05C7" w:rsidRPr="002462BE">
        <w:rPr>
          <w:rFonts w:ascii="Calibri Light" w:hAnsi="Calibri Light" w:cs="Calibri Light"/>
          <w:b/>
          <w:bCs/>
          <w:sz w:val="16"/>
          <w:szCs w:val="16"/>
          <w:lang w:val="lt-LT" w:eastAsia="lt-LT"/>
        </w:rPr>
        <w:t>Fabijoniškių g., 3, Vilniaus m., Vilniaus m. sav</w:t>
      </w:r>
      <w:r w:rsidR="00D676E5" w:rsidRPr="002462BE">
        <w:rPr>
          <w:rFonts w:ascii="Calibri Light" w:hAnsi="Calibri Light" w:cs="Calibri Light"/>
          <w:b/>
          <w:bCs/>
          <w:sz w:val="16"/>
          <w:szCs w:val="16"/>
          <w:lang w:val="lt-LT" w:eastAsia="lt-LT"/>
        </w:rPr>
        <w:t>.</w:t>
      </w:r>
      <w:r w:rsidR="009D0150" w:rsidRPr="002462BE">
        <w:rPr>
          <w:rFonts w:ascii="Calibri Light" w:hAnsi="Calibri Light" w:cs="Calibri Light"/>
          <w:b/>
          <w:bCs/>
          <w:sz w:val="16"/>
          <w:szCs w:val="16"/>
          <w:lang w:val="lt-LT"/>
        </w:rPr>
        <w:t xml:space="preserve"> (</w:t>
      </w:r>
      <w:r w:rsidR="00DA05C7" w:rsidRPr="002462BE">
        <w:rPr>
          <w:rFonts w:ascii="Calibri Light" w:hAnsi="Calibri Light" w:cs="Calibri Light"/>
          <w:b/>
          <w:bCs/>
          <w:sz w:val="16"/>
          <w:szCs w:val="16"/>
          <w:lang w:val="lt-LT"/>
        </w:rPr>
        <w:t>4</w:t>
      </w:r>
      <w:r w:rsidR="009D0150"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267E61C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90F854" w14:textId="77777777" w:rsidR="009D0150" w:rsidRPr="002462BE" w:rsidRDefault="009D0150"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4936DAD" w14:textId="77777777" w:rsidR="009D0150" w:rsidRPr="002462BE" w:rsidRDefault="009D015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56E38AC5" w14:textId="77777777" w:rsidR="009D0150" w:rsidRPr="002462BE" w:rsidRDefault="009D015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24F8A65" w14:textId="77777777" w:rsidR="009D0150" w:rsidRPr="002462BE" w:rsidRDefault="009D015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07D34EE" w14:textId="77777777" w:rsidR="009D0150" w:rsidRPr="002462BE" w:rsidRDefault="009D015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E649290" w14:textId="77777777" w:rsidR="009D0150" w:rsidRPr="002462BE" w:rsidRDefault="009D015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43575AC8" w14:textId="77777777" w:rsidR="009D0150" w:rsidRPr="002462BE" w:rsidRDefault="009D015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0942748A" w14:textId="77777777" w:rsidR="009D0150" w:rsidRPr="002462BE" w:rsidRDefault="009D015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D895B" w14:textId="77777777" w:rsidR="009D0150" w:rsidRPr="002462BE" w:rsidRDefault="009D015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C0B3CE1" w14:textId="77777777" w:rsidR="009D0150" w:rsidRPr="002462BE" w:rsidRDefault="009D015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62B4EE4" w14:textId="77777777" w:rsidR="009D0150" w:rsidRPr="002462BE" w:rsidRDefault="009D015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235F219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97A3781" w14:textId="77777777" w:rsidR="009D0150" w:rsidRPr="002462BE" w:rsidRDefault="009D015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0B047C0" w14:textId="77777777" w:rsidR="009D0150" w:rsidRPr="002462BE" w:rsidRDefault="009D015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45BD5C34" w14:textId="77777777" w:rsidR="009D0150" w:rsidRPr="002462BE" w:rsidRDefault="009D015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C870D5D" w14:textId="77777777" w:rsidR="009D0150" w:rsidRPr="002462BE" w:rsidRDefault="009D015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184D6D" w14:textId="77777777" w:rsidR="009D0150" w:rsidRPr="002462BE" w:rsidRDefault="009D015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2C8AD2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998E22" w14:textId="62500F6D" w:rsidR="009D0150" w:rsidRPr="002462BE" w:rsidRDefault="00C7488A"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4</w:t>
            </w:r>
            <w:r w:rsidR="009D0150"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4EE58C4" w14:textId="3BE2819D" w:rsidR="009D0150" w:rsidRPr="002462BE" w:rsidRDefault="00DA05C7"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Fabijoniškių g., 3, Vilniaus m., Vilniaus m. sav</w:t>
            </w:r>
            <w:r w:rsidR="00D676E5" w:rsidRPr="002462BE">
              <w:rPr>
                <w:rFonts w:ascii="Calibri Light" w:hAnsi="Calibri Light" w:cs="Calibri Light"/>
                <w:sz w:val="20"/>
                <w:szCs w:val="20"/>
                <w:lang w:val="lt-LT" w:eastAsia="lt-LT"/>
              </w:rPr>
              <w:t>.</w:t>
            </w:r>
          </w:p>
        </w:tc>
        <w:tc>
          <w:tcPr>
            <w:tcW w:w="1135" w:type="pct"/>
            <w:tcBorders>
              <w:top w:val="single" w:sz="4" w:space="0" w:color="auto"/>
              <w:left w:val="nil"/>
              <w:bottom w:val="single" w:sz="4" w:space="0" w:color="auto"/>
              <w:right w:val="single" w:sz="4" w:space="0" w:color="auto"/>
            </w:tcBorders>
            <w:vAlign w:val="center"/>
          </w:tcPr>
          <w:p w14:paraId="46D00356" w14:textId="77777777" w:rsidR="009D0150" w:rsidRPr="002462BE" w:rsidRDefault="009D0150"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51CD38F" w14:textId="77777777" w:rsidR="009D0150" w:rsidRPr="002462BE" w:rsidRDefault="009D015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CDC35" w14:textId="77777777" w:rsidR="009D0150" w:rsidRPr="002462BE" w:rsidRDefault="009D0150"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392F71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7A69698" w14:textId="77777777" w:rsidR="009D0150" w:rsidRPr="002462BE" w:rsidRDefault="009D0150"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EC0355" w14:textId="77777777" w:rsidR="009D0150" w:rsidRPr="002462BE" w:rsidRDefault="009D0150"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48C3F9" w14:textId="77777777" w:rsidR="009D0150" w:rsidRPr="002462BE" w:rsidRDefault="009D0150"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9D0150" w:rsidRPr="002462BE" w14:paraId="5AEE676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81EA3DE" w14:textId="77777777" w:rsidR="009D0150" w:rsidRPr="002462BE" w:rsidRDefault="009D0150"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16C6A" w14:textId="77777777" w:rsidR="009D0150" w:rsidRPr="002462BE" w:rsidRDefault="009D0150"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90695" w14:textId="77777777" w:rsidR="009D0150" w:rsidRPr="002462BE" w:rsidRDefault="009D0150"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702D6FC" w14:textId="77777777" w:rsidR="009D0150" w:rsidRPr="002462BE" w:rsidRDefault="009D0150" w:rsidP="009D0150">
      <w:pPr>
        <w:pStyle w:val="Sraopastraipa"/>
        <w:spacing w:after="0" w:line="240" w:lineRule="auto"/>
        <w:rPr>
          <w:rFonts w:ascii="Calibri Light" w:hAnsi="Calibri Light" w:cs="Calibri Light"/>
          <w:b/>
          <w:sz w:val="16"/>
          <w:szCs w:val="16"/>
        </w:rPr>
      </w:pPr>
    </w:p>
    <w:p w14:paraId="12FE23DE" w14:textId="77777777" w:rsidR="009D0150" w:rsidRPr="002462BE" w:rsidRDefault="009D0150" w:rsidP="009D0150">
      <w:pPr>
        <w:pStyle w:val="Sraopastraipa"/>
        <w:spacing w:after="0" w:line="240" w:lineRule="auto"/>
        <w:rPr>
          <w:rFonts w:ascii="Calibri Light" w:hAnsi="Calibri Light" w:cs="Calibri Light"/>
          <w:szCs w:val="24"/>
          <w:u w:val="single"/>
          <w:lang w:val="lt-LT"/>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3AB2B678" w14:textId="77777777" w:rsidR="009D0150" w:rsidRPr="002462BE" w:rsidRDefault="009D0150" w:rsidP="009D0150">
      <w:pPr>
        <w:pStyle w:val="Sraopastraipa"/>
        <w:spacing w:after="0" w:line="240" w:lineRule="auto"/>
        <w:rPr>
          <w:rFonts w:ascii="Calibri Light" w:hAnsi="Calibri Light" w:cs="Calibri Light"/>
          <w:b/>
          <w:sz w:val="16"/>
          <w:szCs w:val="16"/>
        </w:rPr>
      </w:pPr>
    </w:p>
    <w:p w14:paraId="750EE39F" w14:textId="77777777" w:rsidR="009D0150" w:rsidRPr="002462BE" w:rsidRDefault="009D0150" w:rsidP="009D0150">
      <w:pPr>
        <w:pStyle w:val="Sraopastraipa"/>
        <w:spacing w:after="0"/>
        <w:rPr>
          <w:rFonts w:ascii="Calibri Light" w:hAnsi="Calibri Light" w:cs="Calibri Light"/>
          <w:b/>
          <w:sz w:val="16"/>
          <w:szCs w:val="16"/>
          <w:lang w:val="lt-LT"/>
        </w:rPr>
      </w:pPr>
      <w:r w:rsidRPr="002462BE">
        <w:rPr>
          <w:rFonts w:ascii="Calibri Light" w:hAnsi="Calibri Light" w:cs="Calibri Light"/>
          <w:b/>
          <w:sz w:val="16"/>
          <w:szCs w:val="16"/>
        </w:rPr>
        <w:t xml:space="preserve"> </w:t>
      </w:r>
    </w:p>
    <w:p w14:paraId="1D4E8704" w14:textId="60FAA12C" w:rsidR="009105F9" w:rsidRPr="002462BE" w:rsidRDefault="009105F9" w:rsidP="009105F9">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6.5. lentelė.</w:t>
      </w:r>
      <w:r w:rsidRPr="002462BE">
        <w:rPr>
          <w:rFonts w:ascii="Calibri Light" w:hAnsi="Calibri Light" w:cs="Calibri Light"/>
          <w:b/>
          <w:bCs/>
          <w:sz w:val="16"/>
          <w:szCs w:val="16"/>
          <w:lang w:val="lt-LT"/>
        </w:rPr>
        <w:t xml:space="preserve"> </w:t>
      </w:r>
      <w:r w:rsidR="00820144" w:rsidRPr="002462BE">
        <w:rPr>
          <w:rFonts w:ascii="Calibri Light" w:hAnsi="Calibri Light" w:cs="Calibri Light"/>
          <w:b/>
          <w:bCs/>
          <w:sz w:val="16"/>
          <w:szCs w:val="16"/>
          <w:lang w:val="lt-LT" w:eastAsia="lt-LT"/>
        </w:rPr>
        <w:t>Vydūno g., 27, Vilniaus m., Vilniaus m. sav.</w:t>
      </w:r>
      <w:r w:rsidRPr="002462BE">
        <w:rPr>
          <w:rFonts w:ascii="Calibri Light" w:hAnsi="Calibri Light" w:cs="Calibri Light"/>
          <w:b/>
          <w:bCs/>
          <w:sz w:val="16"/>
          <w:szCs w:val="16"/>
          <w:lang w:val="lt-LT"/>
        </w:rPr>
        <w:t xml:space="preserve"> (5-a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6362251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E6CFB" w14:textId="77777777" w:rsidR="009105F9" w:rsidRPr="002462BE" w:rsidRDefault="009105F9"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0C7D2CB" w14:textId="77777777" w:rsidR="009105F9" w:rsidRPr="002462BE" w:rsidRDefault="009105F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2CEE8805" w14:textId="77777777" w:rsidR="009105F9" w:rsidRPr="002462BE" w:rsidRDefault="009105F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5E4EC3A" w14:textId="77777777" w:rsidR="009105F9" w:rsidRPr="002462BE" w:rsidRDefault="009105F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A4740B1" w14:textId="77777777" w:rsidR="009105F9" w:rsidRPr="002462BE" w:rsidRDefault="009105F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2A89950D" w14:textId="77777777" w:rsidR="009105F9" w:rsidRPr="002462BE" w:rsidRDefault="009105F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7B27E9E3" w14:textId="77777777" w:rsidR="009105F9" w:rsidRPr="002462BE" w:rsidRDefault="009105F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544A552" w14:textId="77777777" w:rsidR="009105F9" w:rsidRPr="002462BE" w:rsidRDefault="009105F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871E5E" w14:textId="77777777" w:rsidR="009105F9" w:rsidRPr="002462BE" w:rsidRDefault="009105F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BA4E559" w14:textId="77777777" w:rsidR="009105F9" w:rsidRPr="002462BE" w:rsidRDefault="009105F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FFF6212" w14:textId="77777777" w:rsidR="009105F9" w:rsidRPr="002462BE" w:rsidRDefault="009105F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2FA194D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7364B1C" w14:textId="77777777" w:rsidR="009105F9" w:rsidRPr="002462BE" w:rsidRDefault="009105F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08EC43E5" w14:textId="77777777" w:rsidR="009105F9" w:rsidRPr="002462BE" w:rsidRDefault="009105F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6AF5700C" w14:textId="77777777" w:rsidR="009105F9" w:rsidRPr="002462BE" w:rsidRDefault="009105F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4D85D9D" w14:textId="77777777" w:rsidR="009105F9" w:rsidRPr="002462BE" w:rsidRDefault="009105F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8C478B" w14:textId="77777777" w:rsidR="009105F9" w:rsidRPr="002462BE" w:rsidRDefault="009105F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99B3A5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D79A73" w14:textId="4A71C863" w:rsidR="009105F9" w:rsidRPr="002462BE" w:rsidRDefault="00C7488A"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5</w:t>
            </w:r>
            <w:r w:rsidR="009105F9"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E4D1D45" w14:textId="574433E1" w:rsidR="009105F9" w:rsidRPr="002462BE" w:rsidRDefault="00820144"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Vydūno g., 27, Vilniaus m., Vilniaus m. sav.</w:t>
            </w:r>
          </w:p>
        </w:tc>
        <w:tc>
          <w:tcPr>
            <w:tcW w:w="1135" w:type="pct"/>
            <w:tcBorders>
              <w:top w:val="single" w:sz="4" w:space="0" w:color="auto"/>
              <w:left w:val="nil"/>
              <w:bottom w:val="single" w:sz="4" w:space="0" w:color="auto"/>
              <w:right w:val="single" w:sz="4" w:space="0" w:color="auto"/>
            </w:tcBorders>
            <w:vAlign w:val="center"/>
          </w:tcPr>
          <w:p w14:paraId="2F68C4B2" w14:textId="77777777" w:rsidR="009105F9" w:rsidRPr="002462BE" w:rsidRDefault="009105F9"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14EB854" w14:textId="77777777" w:rsidR="009105F9" w:rsidRPr="002462BE" w:rsidRDefault="009105F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25C4A" w14:textId="77777777" w:rsidR="009105F9" w:rsidRPr="002462BE" w:rsidRDefault="009105F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63B74A5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319923E" w14:textId="77777777" w:rsidR="009105F9" w:rsidRPr="002462BE" w:rsidRDefault="009105F9"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C1351" w14:textId="77777777" w:rsidR="009105F9" w:rsidRPr="002462BE" w:rsidRDefault="009105F9"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4DC626" w14:textId="77777777" w:rsidR="009105F9" w:rsidRPr="002462BE" w:rsidRDefault="009105F9"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9105F9" w:rsidRPr="002462BE" w14:paraId="03BD279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9ACB239" w14:textId="77777777" w:rsidR="009105F9" w:rsidRPr="002462BE" w:rsidRDefault="009105F9"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DDF6B" w14:textId="77777777" w:rsidR="009105F9" w:rsidRPr="002462BE" w:rsidRDefault="009105F9"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0D3E0" w14:textId="77777777" w:rsidR="009105F9" w:rsidRPr="002462BE" w:rsidRDefault="009105F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AA3D4CC" w14:textId="77777777" w:rsidR="009105F9" w:rsidRPr="002462BE" w:rsidRDefault="009105F9" w:rsidP="009105F9">
      <w:pPr>
        <w:pStyle w:val="Sraopastraipa"/>
        <w:spacing w:after="0" w:line="240" w:lineRule="auto"/>
        <w:rPr>
          <w:rFonts w:ascii="Calibri Light" w:hAnsi="Calibri Light" w:cs="Calibri Light"/>
          <w:b/>
          <w:sz w:val="16"/>
          <w:szCs w:val="16"/>
        </w:rPr>
      </w:pPr>
    </w:p>
    <w:p w14:paraId="4A2757E5" w14:textId="77777777" w:rsidR="009105F9" w:rsidRPr="002462BE" w:rsidRDefault="009105F9" w:rsidP="009105F9">
      <w:pPr>
        <w:pStyle w:val="Sraopastraipa"/>
        <w:spacing w:after="0" w:line="240" w:lineRule="auto"/>
        <w:rPr>
          <w:rFonts w:ascii="Calibri Light" w:hAnsi="Calibri Light" w:cs="Calibri Light"/>
          <w:szCs w:val="24"/>
          <w:u w:val="single"/>
          <w:lang w:val="lt-LT"/>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6263D876" w14:textId="77777777" w:rsidR="009105F9" w:rsidRPr="002462BE" w:rsidRDefault="009105F9" w:rsidP="009105F9">
      <w:pPr>
        <w:pStyle w:val="Sraopastraipa"/>
        <w:spacing w:after="0" w:line="240" w:lineRule="auto"/>
        <w:rPr>
          <w:rFonts w:ascii="Calibri Light" w:hAnsi="Calibri Light" w:cs="Calibri Light"/>
          <w:b/>
          <w:sz w:val="16"/>
          <w:szCs w:val="16"/>
        </w:rPr>
      </w:pPr>
    </w:p>
    <w:p w14:paraId="2B7412C4" w14:textId="77777777" w:rsidR="009105F9" w:rsidRPr="002462BE" w:rsidRDefault="009105F9" w:rsidP="009105F9">
      <w:pPr>
        <w:pStyle w:val="Sraopastraipa"/>
        <w:spacing w:after="0"/>
        <w:rPr>
          <w:rFonts w:ascii="Calibri Light" w:hAnsi="Calibri Light" w:cs="Calibri Light"/>
          <w:b/>
          <w:sz w:val="16"/>
          <w:szCs w:val="16"/>
        </w:rPr>
      </w:pPr>
      <w:r w:rsidRPr="002462BE">
        <w:rPr>
          <w:rFonts w:ascii="Calibri Light" w:hAnsi="Calibri Light" w:cs="Calibri Light"/>
          <w:b/>
          <w:sz w:val="16"/>
          <w:szCs w:val="16"/>
        </w:rPr>
        <w:t xml:space="preserve"> </w:t>
      </w:r>
    </w:p>
    <w:p w14:paraId="26229EC2" w14:textId="3895AC2A" w:rsidR="00820144" w:rsidRPr="002462BE" w:rsidRDefault="00820144" w:rsidP="00820144">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lastRenderedPageBreak/>
        <w:t>6.6. lentelė.</w:t>
      </w:r>
      <w:r w:rsidR="00B630A9" w:rsidRPr="002462BE">
        <w:rPr>
          <w:rFonts w:ascii="Calibri Light" w:hAnsi="Calibri Light" w:cs="Calibri Light"/>
          <w:sz w:val="20"/>
          <w:szCs w:val="20"/>
          <w:lang w:eastAsia="lt-LT"/>
        </w:rPr>
        <w:t xml:space="preserve"> </w:t>
      </w:r>
      <w:r w:rsidR="00B630A9" w:rsidRPr="002462BE">
        <w:rPr>
          <w:rFonts w:ascii="Calibri Light" w:hAnsi="Calibri Light" w:cs="Calibri Light"/>
          <w:b/>
          <w:bCs/>
          <w:sz w:val="16"/>
          <w:szCs w:val="16"/>
          <w:lang w:val="lt-LT" w:eastAsia="lt-LT"/>
        </w:rPr>
        <w:t>Žirmūnų g., 139, Vilniaus m., Vilniaus m. sav.</w:t>
      </w:r>
      <w:r w:rsidR="00B630A9"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w:t>
      </w:r>
      <w:r w:rsidR="00B630A9" w:rsidRPr="002462BE">
        <w:rPr>
          <w:rFonts w:ascii="Calibri Light" w:hAnsi="Calibri Light" w:cs="Calibri Light"/>
          <w:b/>
          <w:bCs/>
          <w:sz w:val="16"/>
          <w:szCs w:val="16"/>
          <w:lang w:val="lt-LT"/>
        </w:rPr>
        <w:t>6</w:t>
      </w:r>
      <w:r w:rsidRPr="002462BE">
        <w:rPr>
          <w:rFonts w:ascii="Calibri Light" w:hAnsi="Calibri Light" w:cs="Calibri Light"/>
          <w:b/>
          <w:bCs/>
          <w:sz w:val="16"/>
          <w:szCs w:val="16"/>
          <w:lang w:val="lt-LT"/>
        </w:rPr>
        <w:t>-</w:t>
      </w:r>
      <w:r w:rsidR="004D417A" w:rsidRPr="002462BE">
        <w:rPr>
          <w:rFonts w:ascii="Calibri Light" w:hAnsi="Calibri Light" w:cs="Calibri Light"/>
          <w:b/>
          <w:bCs/>
          <w:sz w:val="16"/>
          <w:szCs w:val="16"/>
          <w:lang w:val="lt-LT"/>
        </w:rPr>
        <w:t>a</w:t>
      </w:r>
      <w:r w:rsidRPr="002462BE">
        <w:rPr>
          <w:rFonts w:ascii="Calibri Light" w:hAnsi="Calibri Light" w:cs="Calibri Light"/>
          <w:b/>
          <w:bCs/>
          <w:sz w:val="16"/>
          <w:szCs w:val="16"/>
          <w:lang w:val="lt-LT"/>
        </w:rPr>
        <w:t xml:space="preserve">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142DBF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314103" w14:textId="77777777" w:rsidR="00820144" w:rsidRPr="002462BE" w:rsidRDefault="00820144"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197BCFA" w14:textId="77777777" w:rsidR="00820144" w:rsidRPr="002462BE" w:rsidRDefault="0082014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5396EBB" w14:textId="77777777" w:rsidR="00820144" w:rsidRPr="002462BE" w:rsidRDefault="0082014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759C059" w14:textId="77777777" w:rsidR="00820144" w:rsidRPr="002462BE" w:rsidRDefault="0082014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1934C397" w14:textId="77777777" w:rsidR="00820144" w:rsidRPr="002462BE" w:rsidRDefault="0082014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1840469C" w14:textId="77777777" w:rsidR="00820144" w:rsidRPr="002462BE" w:rsidRDefault="0082014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74E17E79" w14:textId="77777777" w:rsidR="00820144" w:rsidRPr="002462BE" w:rsidRDefault="0082014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09BDE3D1" w14:textId="77777777" w:rsidR="00820144" w:rsidRPr="002462BE" w:rsidRDefault="0082014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98624" w14:textId="77777777" w:rsidR="00820144" w:rsidRPr="002462BE" w:rsidRDefault="0082014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7FBFC47" w14:textId="77777777" w:rsidR="00820144" w:rsidRPr="002462BE" w:rsidRDefault="0082014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90A0A88" w14:textId="77777777" w:rsidR="00820144" w:rsidRPr="002462BE" w:rsidRDefault="0082014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F18E82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CFDADC2" w14:textId="77777777" w:rsidR="00820144" w:rsidRPr="002462BE" w:rsidRDefault="0082014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AFFBE46" w14:textId="77777777" w:rsidR="00820144" w:rsidRPr="002462BE" w:rsidRDefault="0082014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60335241" w14:textId="77777777" w:rsidR="00820144" w:rsidRPr="002462BE" w:rsidRDefault="0082014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BE764C0" w14:textId="77777777" w:rsidR="00820144" w:rsidRPr="002462BE" w:rsidRDefault="0082014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10EB1F" w14:textId="77777777" w:rsidR="00820144" w:rsidRPr="002462BE" w:rsidRDefault="0082014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EA1414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E8BCA" w14:textId="099FC0C2" w:rsidR="00820144" w:rsidRPr="002462BE" w:rsidRDefault="004A384B"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6</w:t>
            </w:r>
            <w:r w:rsidR="00820144"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C958EA2" w14:textId="5039B244" w:rsidR="00820144" w:rsidRPr="002462BE" w:rsidRDefault="006B568A"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Žirmūnų g., 139, Vilniaus m., Vilniaus m. sav.</w:t>
            </w:r>
          </w:p>
        </w:tc>
        <w:tc>
          <w:tcPr>
            <w:tcW w:w="1135" w:type="pct"/>
            <w:tcBorders>
              <w:top w:val="single" w:sz="4" w:space="0" w:color="auto"/>
              <w:left w:val="nil"/>
              <w:bottom w:val="single" w:sz="4" w:space="0" w:color="auto"/>
              <w:right w:val="single" w:sz="4" w:space="0" w:color="auto"/>
            </w:tcBorders>
            <w:vAlign w:val="center"/>
          </w:tcPr>
          <w:p w14:paraId="108DDD48" w14:textId="77777777" w:rsidR="00820144" w:rsidRPr="002462BE" w:rsidRDefault="00820144"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2D6ED385" w14:textId="77777777" w:rsidR="00820144" w:rsidRPr="002462BE" w:rsidRDefault="0082014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57048" w14:textId="77777777" w:rsidR="00820144" w:rsidRPr="002462BE" w:rsidRDefault="00820144"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92328A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B518FA4" w14:textId="77777777" w:rsidR="00820144" w:rsidRPr="002462BE" w:rsidRDefault="00820144"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05A6D" w14:textId="77777777" w:rsidR="00820144" w:rsidRPr="002462BE" w:rsidRDefault="00820144"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9C4E4" w14:textId="77777777" w:rsidR="00820144" w:rsidRPr="002462BE" w:rsidRDefault="00820144"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820144" w:rsidRPr="002462BE" w14:paraId="3A51363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4DAA577" w14:textId="77777777" w:rsidR="00820144" w:rsidRPr="002462BE" w:rsidRDefault="00820144"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AC58A" w14:textId="77777777" w:rsidR="00820144" w:rsidRPr="002462BE" w:rsidRDefault="00820144"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8E39F" w14:textId="77777777" w:rsidR="00820144" w:rsidRPr="002462BE" w:rsidRDefault="00820144"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5899923A" w14:textId="77777777" w:rsidR="00820144" w:rsidRPr="002462BE" w:rsidRDefault="00820144" w:rsidP="00820144">
      <w:pPr>
        <w:pStyle w:val="Sraopastraipa"/>
        <w:spacing w:after="0" w:line="240" w:lineRule="auto"/>
        <w:rPr>
          <w:rFonts w:ascii="Calibri Light" w:hAnsi="Calibri Light" w:cs="Calibri Light"/>
          <w:b/>
          <w:sz w:val="16"/>
          <w:szCs w:val="16"/>
        </w:rPr>
      </w:pPr>
    </w:p>
    <w:p w14:paraId="168BA865" w14:textId="77777777" w:rsidR="00820144" w:rsidRPr="002462BE" w:rsidRDefault="00820144" w:rsidP="00820144">
      <w:pPr>
        <w:pStyle w:val="Sraopastraipa"/>
        <w:spacing w:after="0" w:line="240" w:lineRule="auto"/>
        <w:rPr>
          <w:rFonts w:ascii="Calibri Light" w:hAnsi="Calibri Light" w:cs="Calibri Light"/>
          <w:szCs w:val="24"/>
          <w:u w:val="single"/>
          <w:lang w:val="lt-LT"/>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4C9D577" w14:textId="573F3648" w:rsidR="00231F5B" w:rsidRPr="002462BE" w:rsidRDefault="00231F5B" w:rsidP="00A33794">
      <w:pPr>
        <w:pStyle w:val="Sraopastraipa"/>
        <w:spacing w:after="0"/>
        <w:rPr>
          <w:rFonts w:ascii="Calibri Light" w:hAnsi="Calibri Light" w:cs="Calibri Light"/>
          <w:b/>
          <w:sz w:val="16"/>
          <w:szCs w:val="16"/>
        </w:rPr>
      </w:pPr>
    </w:p>
    <w:p w14:paraId="2E387BE3" w14:textId="1DB48CE0" w:rsidR="00B630A9" w:rsidRPr="002462BE" w:rsidRDefault="00B630A9" w:rsidP="00B630A9">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631CC1" w:rsidRPr="002462BE">
        <w:rPr>
          <w:rFonts w:ascii="Calibri Light" w:hAnsi="Calibri Light" w:cs="Calibri Light"/>
          <w:b/>
          <w:sz w:val="16"/>
          <w:szCs w:val="16"/>
          <w:lang w:val="lt-LT"/>
        </w:rPr>
        <w:t>7</w:t>
      </w:r>
      <w:r w:rsidRPr="002462BE">
        <w:rPr>
          <w:rFonts w:ascii="Calibri Light" w:hAnsi="Calibri Light" w:cs="Calibri Light"/>
          <w:b/>
          <w:sz w:val="16"/>
          <w:szCs w:val="16"/>
          <w:lang w:val="lt-LT"/>
        </w:rPr>
        <w:t>. lentelė.</w:t>
      </w:r>
      <w:r w:rsidRPr="002462BE">
        <w:rPr>
          <w:rFonts w:ascii="Calibri Light" w:hAnsi="Calibri Light" w:cs="Calibri Light"/>
          <w:sz w:val="20"/>
          <w:szCs w:val="20"/>
          <w:lang w:val="lt-LT" w:eastAsia="lt-LT"/>
        </w:rPr>
        <w:t xml:space="preserve"> </w:t>
      </w:r>
      <w:r w:rsidR="00197AAF" w:rsidRPr="002462BE">
        <w:rPr>
          <w:rFonts w:ascii="Calibri Light" w:hAnsi="Calibri Light" w:cs="Calibri Light"/>
          <w:b/>
          <w:bCs/>
          <w:sz w:val="16"/>
          <w:szCs w:val="16"/>
          <w:lang w:val="lt-LT" w:eastAsia="lt-LT"/>
        </w:rPr>
        <w:t>Varduvos g., 4, Kauno m., Kauno m. sav.</w:t>
      </w:r>
      <w:r w:rsidR="00197AAF" w:rsidRPr="002462BE">
        <w:rPr>
          <w:rFonts w:ascii="Calibri Light" w:hAnsi="Calibri Light" w:cs="Calibri Light"/>
          <w:sz w:val="20"/>
          <w:szCs w:val="20"/>
          <w:lang w:val="lt-LT" w:eastAsia="lt-LT"/>
        </w:rPr>
        <w:t xml:space="preserve"> </w:t>
      </w:r>
      <w:r w:rsidRPr="002462BE">
        <w:rPr>
          <w:rFonts w:ascii="Calibri Light" w:hAnsi="Calibri Light" w:cs="Calibri Light"/>
          <w:b/>
          <w:bCs/>
          <w:sz w:val="16"/>
          <w:szCs w:val="16"/>
          <w:lang w:val="lt-LT"/>
        </w:rPr>
        <w:t>(</w:t>
      </w:r>
      <w:r w:rsidR="00631CC1" w:rsidRPr="002462BE">
        <w:rPr>
          <w:rFonts w:ascii="Calibri Light" w:hAnsi="Calibri Light" w:cs="Calibri Light"/>
          <w:b/>
          <w:bCs/>
          <w:sz w:val="16"/>
          <w:szCs w:val="16"/>
          <w:lang w:val="lt-LT"/>
        </w:rPr>
        <w:t>7</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753A12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F581EA" w14:textId="77777777" w:rsidR="00B630A9" w:rsidRPr="002462BE" w:rsidRDefault="00B630A9"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085CEAB" w14:textId="77777777" w:rsidR="00B630A9" w:rsidRPr="002462BE" w:rsidRDefault="00B630A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185635BD" w14:textId="77777777" w:rsidR="00B630A9" w:rsidRPr="002462BE" w:rsidRDefault="00B630A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3E584F4E" w14:textId="77777777" w:rsidR="00B630A9" w:rsidRPr="002462BE" w:rsidRDefault="00B630A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CE72D4A" w14:textId="77777777" w:rsidR="00B630A9" w:rsidRPr="002462BE" w:rsidRDefault="00B630A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2BC15470" w14:textId="77777777" w:rsidR="00B630A9" w:rsidRPr="002462BE" w:rsidRDefault="00B630A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2D11D63" w14:textId="77777777" w:rsidR="00B630A9" w:rsidRPr="002462BE" w:rsidRDefault="00B630A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1B612A7F" w14:textId="77777777" w:rsidR="00B630A9" w:rsidRPr="002462BE" w:rsidRDefault="00B630A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A80135" w14:textId="77777777" w:rsidR="00B630A9" w:rsidRPr="002462BE" w:rsidRDefault="00B630A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D433B80" w14:textId="77777777" w:rsidR="00B630A9" w:rsidRPr="002462BE" w:rsidRDefault="00B630A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74E710B" w14:textId="77777777" w:rsidR="00B630A9" w:rsidRPr="002462BE" w:rsidRDefault="00B630A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A2FEA5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E59BC5D" w14:textId="77777777" w:rsidR="00B630A9" w:rsidRPr="002462BE" w:rsidRDefault="00B630A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39C3758" w14:textId="77777777" w:rsidR="00B630A9" w:rsidRPr="002462BE" w:rsidRDefault="00B630A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B03F29B" w14:textId="77777777" w:rsidR="00B630A9" w:rsidRPr="002462BE" w:rsidRDefault="00B630A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317ECA4C" w14:textId="77777777" w:rsidR="00B630A9" w:rsidRPr="002462BE" w:rsidRDefault="00B630A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3A2F8" w14:textId="77777777" w:rsidR="00B630A9" w:rsidRPr="002462BE" w:rsidRDefault="00B630A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4F717E3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3F1607" w14:textId="6B7AA6DE" w:rsidR="00B630A9" w:rsidRPr="002462BE" w:rsidRDefault="004A384B"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7</w:t>
            </w:r>
            <w:r w:rsidR="00B630A9"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E3CEA61" w14:textId="5078A8DA" w:rsidR="00B630A9" w:rsidRPr="002462BE" w:rsidRDefault="00197AAF"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Varduvos g., 4, Kauno m., Kauno m. sav.</w:t>
            </w:r>
          </w:p>
        </w:tc>
        <w:tc>
          <w:tcPr>
            <w:tcW w:w="1135" w:type="pct"/>
            <w:tcBorders>
              <w:top w:val="single" w:sz="4" w:space="0" w:color="auto"/>
              <w:left w:val="nil"/>
              <w:bottom w:val="single" w:sz="4" w:space="0" w:color="auto"/>
              <w:right w:val="single" w:sz="4" w:space="0" w:color="auto"/>
            </w:tcBorders>
            <w:vAlign w:val="center"/>
          </w:tcPr>
          <w:p w14:paraId="21F84AEE" w14:textId="77777777" w:rsidR="00B630A9" w:rsidRPr="002462BE" w:rsidRDefault="00B630A9"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4D5F4F12" w14:textId="77777777" w:rsidR="00B630A9" w:rsidRPr="002462BE" w:rsidRDefault="00B630A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951BC" w14:textId="77777777" w:rsidR="00B630A9" w:rsidRPr="002462BE" w:rsidRDefault="00B630A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422E5E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004443F" w14:textId="77777777" w:rsidR="00B630A9" w:rsidRPr="002462BE" w:rsidRDefault="00B630A9"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B022C" w14:textId="77777777" w:rsidR="00B630A9" w:rsidRPr="002462BE" w:rsidRDefault="00B630A9"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4F314A" w14:textId="77777777" w:rsidR="00B630A9" w:rsidRPr="002462BE" w:rsidRDefault="00B630A9"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B630A9" w:rsidRPr="002462BE" w14:paraId="7AB5DFC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9D9EEA3" w14:textId="77777777" w:rsidR="00B630A9" w:rsidRPr="002462BE" w:rsidRDefault="00B630A9"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4AD64" w14:textId="77777777" w:rsidR="00B630A9" w:rsidRPr="002462BE" w:rsidRDefault="00B630A9"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CCEC9" w14:textId="77777777" w:rsidR="00B630A9" w:rsidRPr="002462BE" w:rsidRDefault="00B630A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E57425E" w14:textId="77777777" w:rsidR="00B630A9" w:rsidRPr="002462BE" w:rsidRDefault="00B630A9" w:rsidP="00B630A9">
      <w:pPr>
        <w:pStyle w:val="Sraopastraipa"/>
        <w:spacing w:after="0" w:line="240" w:lineRule="auto"/>
        <w:rPr>
          <w:rFonts w:ascii="Calibri Light" w:hAnsi="Calibri Light" w:cs="Calibri Light"/>
          <w:b/>
          <w:sz w:val="16"/>
          <w:szCs w:val="16"/>
        </w:rPr>
      </w:pPr>
    </w:p>
    <w:p w14:paraId="3E92C622" w14:textId="2E74EDD3" w:rsidR="00231F5B" w:rsidRPr="002462BE" w:rsidRDefault="00B630A9" w:rsidP="00B630A9">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w:t>
      </w:r>
      <w:r w:rsidR="004A384B" w:rsidRPr="002462BE">
        <w:rPr>
          <w:rFonts w:ascii="Calibri Light" w:hAnsi="Calibri Light" w:cs="Calibri Light"/>
          <w:b/>
          <w:szCs w:val="24"/>
          <w:lang w:val="lt-LT"/>
        </w:rPr>
        <w:t xml:space="preserve"> </w:t>
      </w:r>
      <w:r w:rsidR="004A384B" w:rsidRPr="002462BE">
        <w:rPr>
          <w:rFonts w:ascii="Calibri Light" w:hAnsi="Calibri Light" w:cs="Calibri Light"/>
          <w:szCs w:val="24"/>
          <w:u w:val="single"/>
          <w:lang w:val="lt-LT"/>
        </w:rPr>
        <w:t>_________________________________________</w:t>
      </w:r>
    </w:p>
    <w:p w14:paraId="4ECBADAF" w14:textId="77777777" w:rsidR="00231F5B" w:rsidRPr="002462BE" w:rsidRDefault="00231F5B" w:rsidP="00A33794">
      <w:pPr>
        <w:pStyle w:val="Sraopastraipa"/>
        <w:spacing w:after="0"/>
        <w:rPr>
          <w:rFonts w:ascii="Calibri Light" w:hAnsi="Calibri Light" w:cs="Calibri Light"/>
          <w:b/>
          <w:sz w:val="16"/>
          <w:szCs w:val="16"/>
        </w:rPr>
      </w:pPr>
    </w:p>
    <w:p w14:paraId="455718BE" w14:textId="1328C259" w:rsidR="004A384B" w:rsidRPr="002462BE" w:rsidRDefault="004A384B" w:rsidP="004A384B">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6.8. lentelė.</w:t>
      </w:r>
      <w:r w:rsidRPr="002462BE">
        <w:rPr>
          <w:rFonts w:ascii="Calibri Light" w:hAnsi="Calibri Light" w:cs="Calibri Light"/>
          <w:sz w:val="20"/>
          <w:szCs w:val="20"/>
          <w:lang w:val="lt-LT" w:eastAsia="lt-LT"/>
        </w:rPr>
        <w:t xml:space="preserve"> </w:t>
      </w:r>
      <w:r w:rsidR="004D5C50" w:rsidRPr="002462BE">
        <w:rPr>
          <w:rFonts w:ascii="Calibri Light" w:hAnsi="Calibri Light" w:cs="Calibri Light"/>
          <w:b/>
          <w:bCs/>
          <w:sz w:val="16"/>
          <w:szCs w:val="16"/>
          <w:lang w:val="lt-LT" w:eastAsia="lt-LT"/>
        </w:rPr>
        <w:t>Jotvingių g., 7, Kauno m., Kauno m. sav</w:t>
      </w:r>
      <w:r w:rsidR="00D676E5" w:rsidRPr="002462BE">
        <w:rPr>
          <w:rFonts w:ascii="Calibri Light" w:hAnsi="Calibri Light" w:cs="Calibri Light"/>
          <w:b/>
          <w:bCs/>
          <w:sz w:val="16"/>
          <w:szCs w:val="16"/>
          <w:lang w:val="lt-LT" w:eastAsia="lt-LT"/>
        </w:rPr>
        <w:t>.</w:t>
      </w:r>
      <w:r w:rsidRPr="002462BE">
        <w:rPr>
          <w:rFonts w:ascii="Calibri Light" w:hAnsi="Calibri Light" w:cs="Calibri Light"/>
          <w:sz w:val="20"/>
          <w:szCs w:val="20"/>
          <w:lang w:val="lt-LT" w:eastAsia="lt-LT"/>
        </w:rPr>
        <w:t xml:space="preserve"> </w:t>
      </w:r>
      <w:r w:rsidRPr="002462BE">
        <w:rPr>
          <w:rFonts w:ascii="Calibri Light" w:hAnsi="Calibri Light" w:cs="Calibri Light"/>
          <w:b/>
          <w:bCs/>
          <w:sz w:val="16"/>
          <w:szCs w:val="16"/>
          <w:lang w:val="lt-LT"/>
        </w:rPr>
        <w:t>(8-a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BD7720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5CFB81" w14:textId="77777777" w:rsidR="004A384B" w:rsidRPr="002462BE" w:rsidRDefault="004A384B"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F294C78" w14:textId="77777777" w:rsidR="004A384B" w:rsidRPr="002462BE" w:rsidRDefault="004A384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2E6771CF" w14:textId="77777777" w:rsidR="004A384B" w:rsidRPr="002462BE" w:rsidRDefault="004A384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185E059" w14:textId="77777777" w:rsidR="004A384B" w:rsidRPr="002462BE" w:rsidRDefault="004A384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17FCA17B" w14:textId="77777777" w:rsidR="004A384B" w:rsidRPr="002462BE" w:rsidRDefault="004A384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1CBBBC8" w14:textId="77777777" w:rsidR="004A384B" w:rsidRPr="002462BE" w:rsidRDefault="004A384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FEFC82B" w14:textId="77777777" w:rsidR="004A384B" w:rsidRPr="002462BE" w:rsidRDefault="004A384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CDECB4C" w14:textId="77777777" w:rsidR="004A384B" w:rsidRPr="002462BE" w:rsidRDefault="004A384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2A0CDC" w14:textId="77777777" w:rsidR="004A384B" w:rsidRPr="002462BE" w:rsidRDefault="004A384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0A3C1D48" w14:textId="77777777" w:rsidR="004A384B" w:rsidRPr="002462BE" w:rsidRDefault="004A384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F3BFFF7" w14:textId="77777777" w:rsidR="004A384B" w:rsidRPr="002462BE" w:rsidRDefault="004A384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A78787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33E8BCE" w14:textId="77777777" w:rsidR="004A384B" w:rsidRPr="002462BE" w:rsidRDefault="004A384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1860AB7" w14:textId="77777777" w:rsidR="004A384B" w:rsidRPr="002462BE" w:rsidRDefault="004A384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6E56071D" w14:textId="77777777" w:rsidR="004A384B" w:rsidRPr="002462BE" w:rsidRDefault="004A384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55BCE4E" w14:textId="77777777" w:rsidR="004A384B" w:rsidRPr="002462BE" w:rsidRDefault="004A384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068065" w14:textId="77777777" w:rsidR="004A384B" w:rsidRPr="002462BE" w:rsidRDefault="004A384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4CAB52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B30610" w14:textId="1FBB4BE1" w:rsidR="004A384B" w:rsidRPr="002462BE" w:rsidRDefault="004A384B"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8.</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0FC6590" w14:textId="64DA6848" w:rsidR="004A384B" w:rsidRPr="002462BE" w:rsidRDefault="004D5C50"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Jotvingių g., 7, Kauno m., Kauno m. sav</w:t>
            </w:r>
            <w:r w:rsidR="00D676E5" w:rsidRPr="002462BE">
              <w:rPr>
                <w:rFonts w:ascii="Calibri Light" w:hAnsi="Calibri Light" w:cs="Calibri Light"/>
                <w:sz w:val="20"/>
                <w:szCs w:val="20"/>
                <w:lang w:val="lt-LT" w:eastAsia="lt-LT"/>
              </w:rPr>
              <w:t>.</w:t>
            </w:r>
          </w:p>
        </w:tc>
        <w:tc>
          <w:tcPr>
            <w:tcW w:w="1135" w:type="pct"/>
            <w:tcBorders>
              <w:top w:val="single" w:sz="4" w:space="0" w:color="auto"/>
              <w:left w:val="nil"/>
              <w:bottom w:val="single" w:sz="4" w:space="0" w:color="auto"/>
              <w:right w:val="single" w:sz="4" w:space="0" w:color="auto"/>
            </w:tcBorders>
            <w:vAlign w:val="center"/>
          </w:tcPr>
          <w:p w14:paraId="6DD0FF4E" w14:textId="77777777" w:rsidR="004A384B" w:rsidRPr="002462BE" w:rsidRDefault="004A384B"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05DF43CF" w14:textId="77777777" w:rsidR="004A384B" w:rsidRPr="002462BE" w:rsidRDefault="004A384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90D93" w14:textId="77777777" w:rsidR="004A384B" w:rsidRPr="002462BE" w:rsidRDefault="004A384B"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701932D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F93FFC4" w14:textId="77777777" w:rsidR="004A384B" w:rsidRPr="002462BE" w:rsidRDefault="004A384B"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7EC4C" w14:textId="77777777" w:rsidR="004A384B" w:rsidRPr="002462BE" w:rsidRDefault="004A384B"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C1279B" w14:textId="77777777" w:rsidR="004A384B" w:rsidRPr="002462BE" w:rsidRDefault="004A384B"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4A384B" w:rsidRPr="002462BE" w14:paraId="729C01F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1C0FBB0" w14:textId="77777777" w:rsidR="004A384B" w:rsidRPr="002462BE" w:rsidRDefault="004A384B"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459CB" w14:textId="77777777" w:rsidR="004A384B" w:rsidRPr="002462BE" w:rsidRDefault="004A384B"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585D4" w14:textId="77777777" w:rsidR="004A384B" w:rsidRPr="002462BE" w:rsidRDefault="004A384B"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66051702" w14:textId="77777777" w:rsidR="004A384B" w:rsidRPr="002462BE" w:rsidRDefault="004A384B" w:rsidP="004A384B">
      <w:pPr>
        <w:pStyle w:val="Sraopastraipa"/>
        <w:spacing w:after="0" w:line="240" w:lineRule="auto"/>
        <w:rPr>
          <w:rFonts w:ascii="Calibri Light" w:hAnsi="Calibri Light" w:cs="Calibri Light"/>
          <w:b/>
          <w:sz w:val="16"/>
          <w:szCs w:val="16"/>
        </w:rPr>
      </w:pPr>
    </w:p>
    <w:p w14:paraId="6C50884F" w14:textId="77777777" w:rsidR="004A384B" w:rsidRPr="002462BE" w:rsidRDefault="004A384B" w:rsidP="004A384B">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688A1DB5" w14:textId="77777777" w:rsidR="004A384B" w:rsidRPr="002462BE" w:rsidRDefault="004A384B" w:rsidP="004A384B">
      <w:pPr>
        <w:pStyle w:val="Sraopastraipa"/>
        <w:spacing w:after="0"/>
        <w:rPr>
          <w:rFonts w:ascii="Calibri Light" w:hAnsi="Calibri Light" w:cs="Calibri Light"/>
          <w:b/>
          <w:sz w:val="16"/>
          <w:szCs w:val="16"/>
        </w:rPr>
      </w:pPr>
    </w:p>
    <w:p w14:paraId="79EBB2FE" w14:textId="4E7C572A" w:rsidR="00BB262F" w:rsidRPr="002462BE" w:rsidRDefault="00BB262F" w:rsidP="00BB262F">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6.9. lentelė.</w:t>
      </w:r>
      <w:r w:rsidRPr="002462BE">
        <w:rPr>
          <w:rFonts w:ascii="Calibri Light" w:hAnsi="Calibri Light" w:cs="Calibri Light"/>
          <w:sz w:val="20"/>
          <w:szCs w:val="20"/>
          <w:lang w:val="lt-LT" w:eastAsia="lt-LT"/>
        </w:rPr>
        <w:t xml:space="preserve"> </w:t>
      </w:r>
      <w:r w:rsidR="002C3772" w:rsidRPr="002462BE">
        <w:rPr>
          <w:rFonts w:ascii="Calibri Light" w:hAnsi="Calibri Light" w:cs="Calibri Light"/>
          <w:b/>
          <w:bCs/>
          <w:sz w:val="16"/>
          <w:szCs w:val="16"/>
          <w:lang w:val="lt-LT" w:eastAsia="lt-LT"/>
        </w:rPr>
        <w:t>Žukų k., Vilkyškių sen.</w:t>
      </w:r>
      <w:r w:rsidRPr="002462BE">
        <w:rPr>
          <w:rFonts w:ascii="Calibri Light" w:hAnsi="Calibri Light" w:cs="Calibri Light"/>
          <w:sz w:val="20"/>
          <w:szCs w:val="20"/>
          <w:lang w:val="lt-LT" w:eastAsia="lt-LT"/>
        </w:rPr>
        <w:t xml:space="preserve"> </w:t>
      </w:r>
      <w:r w:rsidRPr="002462BE">
        <w:rPr>
          <w:rFonts w:ascii="Calibri Light" w:hAnsi="Calibri Light" w:cs="Calibri Light"/>
          <w:b/>
          <w:bCs/>
          <w:sz w:val="16"/>
          <w:szCs w:val="16"/>
          <w:lang w:val="lt-LT"/>
        </w:rPr>
        <w:t>(9-a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5AD3DFD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3EB454" w14:textId="77777777" w:rsidR="00BB262F" w:rsidRPr="002462BE" w:rsidRDefault="00BB262F"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A98F6AD" w14:textId="77777777" w:rsidR="00BB262F" w:rsidRPr="002462BE" w:rsidRDefault="00BB262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793BFD7F" w14:textId="77777777" w:rsidR="00BB262F" w:rsidRPr="002462BE" w:rsidRDefault="00BB262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D78E940" w14:textId="77777777" w:rsidR="00BB262F" w:rsidRPr="002462BE" w:rsidRDefault="00BB262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298F651" w14:textId="77777777" w:rsidR="00BB262F" w:rsidRPr="002462BE" w:rsidRDefault="00BB262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12E78DC" w14:textId="77777777" w:rsidR="00BB262F" w:rsidRPr="002462BE" w:rsidRDefault="00BB262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1EDF7E72" w14:textId="77777777" w:rsidR="00BB262F" w:rsidRPr="002462BE" w:rsidRDefault="00BB262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F028BE4" w14:textId="77777777" w:rsidR="00BB262F" w:rsidRPr="002462BE" w:rsidRDefault="00BB262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BD97AD" w14:textId="77777777" w:rsidR="00BB262F" w:rsidRPr="002462BE" w:rsidRDefault="00BB262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770866A" w14:textId="77777777" w:rsidR="00BB262F" w:rsidRPr="002462BE" w:rsidRDefault="00BB262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42E15DAF" w14:textId="77777777" w:rsidR="00BB262F" w:rsidRPr="002462BE" w:rsidRDefault="00BB262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466635B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D3FDA3C" w14:textId="77777777" w:rsidR="00BB262F" w:rsidRPr="002462BE" w:rsidRDefault="00BB262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5A3E512" w14:textId="77777777" w:rsidR="00BB262F" w:rsidRPr="002462BE" w:rsidRDefault="00BB262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5B97C2FF" w14:textId="77777777" w:rsidR="00BB262F" w:rsidRPr="002462BE" w:rsidRDefault="00BB262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8209A35" w14:textId="77777777" w:rsidR="00BB262F" w:rsidRPr="002462BE" w:rsidRDefault="00BB262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8E0D5" w14:textId="77777777" w:rsidR="00BB262F" w:rsidRPr="002462BE" w:rsidRDefault="00BB262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45F74CB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270A90" w14:textId="233EB324" w:rsidR="00BB262F" w:rsidRPr="002462BE" w:rsidRDefault="00BB262F"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9.</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6CD1DCA" w14:textId="0AACC126" w:rsidR="00BB262F" w:rsidRPr="002462BE" w:rsidRDefault="002C3772"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Žukų k., Vilkyškių sen.</w:t>
            </w:r>
          </w:p>
        </w:tc>
        <w:tc>
          <w:tcPr>
            <w:tcW w:w="1135" w:type="pct"/>
            <w:tcBorders>
              <w:top w:val="single" w:sz="4" w:space="0" w:color="auto"/>
              <w:left w:val="nil"/>
              <w:bottom w:val="single" w:sz="4" w:space="0" w:color="auto"/>
              <w:right w:val="single" w:sz="4" w:space="0" w:color="auto"/>
            </w:tcBorders>
            <w:vAlign w:val="center"/>
          </w:tcPr>
          <w:p w14:paraId="25FCA24E" w14:textId="77777777" w:rsidR="00BB262F" w:rsidRPr="002462BE" w:rsidRDefault="00BB262F"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7EB4E98" w14:textId="77777777" w:rsidR="00BB262F" w:rsidRPr="002462BE" w:rsidRDefault="00BB262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30944" w14:textId="77777777" w:rsidR="00BB262F" w:rsidRPr="002462BE" w:rsidRDefault="00BB262F"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033D342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B461E15" w14:textId="77777777" w:rsidR="00BB262F" w:rsidRPr="002462BE" w:rsidRDefault="00BB262F"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CE82B" w14:textId="77777777" w:rsidR="00BB262F" w:rsidRPr="002462BE" w:rsidRDefault="00BB262F"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3799D" w14:textId="77777777" w:rsidR="00BB262F" w:rsidRPr="002462BE" w:rsidRDefault="00BB262F"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BB262F" w:rsidRPr="002462BE" w14:paraId="1BCD080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E06BE3E" w14:textId="77777777" w:rsidR="00BB262F" w:rsidRPr="002462BE" w:rsidRDefault="00BB262F"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D4553" w14:textId="77777777" w:rsidR="00BB262F" w:rsidRPr="002462BE" w:rsidRDefault="00BB262F"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961E2" w14:textId="77777777" w:rsidR="00BB262F" w:rsidRPr="002462BE" w:rsidRDefault="00BB262F"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3BA923F" w14:textId="77777777" w:rsidR="00BB262F" w:rsidRPr="002462BE" w:rsidRDefault="00BB262F" w:rsidP="00BB262F">
      <w:pPr>
        <w:pStyle w:val="Sraopastraipa"/>
        <w:spacing w:after="0" w:line="240" w:lineRule="auto"/>
        <w:rPr>
          <w:rFonts w:ascii="Calibri Light" w:hAnsi="Calibri Light" w:cs="Calibri Light"/>
          <w:b/>
          <w:sz w:val="16"/>
          <w:szCs w:val="16"/>
        </w:rPr>
      </w:pPr>
    </w:p>
    <w:p w14:paraId="47894537" w14:textId="77777777" w:rsidR="00BB262F" w:rsidRPr="002462BE" w:rsidRDefault="00BB262F" w:rsidP="00BB262F">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78313002" w14:textId="77777777" w:rsidR="00BB262F" w:rsidRPr="002462BE" w:rsidRDefault="00BB262F" w:rsidP="00BB262F">
      <w:pPr>
        <w:pStyle w:val="Sraopastraipa"/>
        <w:spacing w:after="0"/>
        <w:rPr>
          <w:rFonts w:ascii="Calibri Light" w:hAnsi="Calibri Light" w:cs="Calibri Light"/>
          <w:b/>
          <w:sz w:val="16"/>
          <w:szCs w:val="16"/>
        </w:rPr>
      </w:pPr>
    </w:p>
    <w:p w14:paraId="120BC58C" w14:textId="77777777" w:rsidR="00BB262F" w:rsidRPr="002462BE" w:rsidRDefault="00BB262F" w:rsidP="00BB262F">
      <w:pPr>
        <w:pStyle w:val="Sraopastraipa"/>
        <w:spacing w:after="0"/>
        <w:rPr>
          <w:rFonts w:ascii="Calibri Light" w:hAnsi="Calibri Light" w:cs="Calibri Light"/>
          <w:b/>
          <w:sz w:val="16"/>
          <w:szCs w:val="16"/>
          <w:lang w:val="lt-LT"/>
        </w:rPr>
      </w:pPr>
    </w:p>
    <w:p w14:paraId="470F60CA" w14:textId="7C727841" w:rsidR="002C3772" w:rsidRPr="002462BE" w:rsidRDefault="002C3772" w:rsidP="002C3772">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6.10. lentelė.</w:t>
      </w:r>
      <w:r w:rsidRPr="002462BE">
        <w:rPr>
          <w:rFonts w:ascii="Calibri Light" w:hAnsi="Calibri Light" w:cs="Calibri Light"/>
          <w:sz w:val="20"/>
          <w:szCs w:val="20"/>
          <w:lang w:val="lt-LT" w:eastAsia="lt-LT"/>
        </w:rPr>
        <w:t xml:space="preserve"> </w:t>
      </w:r>
      <w:r w:rsidR="00EF51BA" w:rsidRPr="002462BE">
        <w:rPr>
          <w:rFonts w:ascii="Calibri Light" w:hAnsi="Calibri Light" w:cs="Calibri Light"/>
          <w:b/>
          <w:bCs/>
          <w:sz w:val="16"/>
          <w:szCs w:val="16"/>
          <w:lang w:val="lt-LT" w:eastAsia="lt-LT"/>
        </w:rPr>
        <w:t>Architektų g., 67, Vilniaus m., Vilniaus m. sav.</w:t>
      </w:r>
      <w:r w:rsidRPr="002462BE">
        <w:rPr>
          <w:rFonts w:ascii="Calibri Light" w:hAnsi="Calibri Light" w:cs="Calibri Light"/>
          <w:b/>
          <w:bCs/>
          <w:sz w:val="16"/>
          <w:szCs w:val="16"/>
          <w:lang w:val="lt-LT" w:eastAsia="lt-LT"/>
        </w:rPr>
        <w:t xml:space="preserve"> </w:t>
      </w:r>
      <w:r w:rsidRPr="002462BE">
        <w:rPr>
          <w:rFonts w:ascii="Calibri Light" w:hAnsi="Calibri Light" w:cs="Calibri Light"/>
          <w:b/>
          <w:bCs/>
          <w:sz w:val="16"/>
          <w:szCs w:val="16"/>
          <w:lang w:val="lt-LT"/>
        </w:rPr>
        <w:t>(</w:t>
      </w:r>
      <w:r w:rsidR="00EF51BA" w:rsidRPr="002462BE">
        <w:rPr>
          <w:rFonts w:ascii="Calibri Light" w:hAnsi="Calibri Light" w:cs="Calibri Light"/>
          <w:b/>
          <w:bCs/>
          <w:sz w:val="16"/>
          <w:szCs w:val="16"/>
          <w:lang w:val="lt-LT"/>
        </w:rPr>
        <w:t>10</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BE2A3C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010DE9" w14:textId="77777777" w:rsidR="002C3772" w:rsidRPr="002462BE" w:rsidRDefault="002C3772"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77F6608" w14:textId="77777777" w:rsidR="002C3772" w:rsidRPr="002462BE" w:rsidRDefault="002C37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5D7A1832" w14:textId="77777777" w:rsidR="002C3772" w:rsidRPr="002462BE" w:rsidRDefault="002C37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FFF2775" w14:textId="77777777" w:rsidR="002C3772" w:rsidRPr="002462BE" w:rsidRDefault="002C37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A997F8E" w14:textId="77777777" w:rsidR="002C3772" w:rsidRPr="002462BE" w:rsidRDefault="002C37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1DBF5270" w14:textId="77777777" w:rsidR="002C3772" w:rsidRPr="002462BE" w:rsidRDefault="002C37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4FCA6316" w14:textId="77777777" w:rsidR="002C3772" w:rsidRPr="002462BE" w:rsidRDefault="002C37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22481903" w14:textId="77777777" w:rsidR="002C3772" w:rsidRPr="002462BE" w:rsidRDefault="002C37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F44FA6" w14:textId="77777777" w:rsidR="002C3772" w:rsidRPr="002462BE" w:rsidRDefault="002C37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1A058B1" w14:textId="77777777" w:rsidR="002C3772" w:rsidRPr="002462BE" w:rsidRDefault="002C37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F77396B" w14:textId="77777777" w:rsidR="002C3772" w:rsidRPr="002462BE" w:rsidRDefault="002C37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71D291E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0B1BDF8" w14:textId="77777777" w:rsidR="002C3772" w:rsidRPr="002462BE" w:rsidRDefault="002C37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DD1A12B" w14:textId="77777777" w:rsidR="002C3772" w:rsidRPr="002462BE" w:rsidRDefault="002C37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E20D2CC" w14:textId="77777777" w:rsidR="002C3772" w:rsidRPr="002462BE" w:rsidRDefault="002C37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4C43D6B1" w14:textId="77777777" w:rsidR="002C3772" w:rsidRPr="002462BE" w:rsidRDefault="002C37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90246F" w14:textId="77777777" w:rsidR="002C3772" w:rsidRPr="002462BE" w:rsidRDefault="002C37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51D5574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3389F5" w14:textId="35515A40" w:rsidR="002C3772" w:rsidRPr="002462BE" w:rsidRDefault="002C3772"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10.</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2404368" w14:textId="14F66C13" w:rsidR="002C3772" w:rsidRPr="002462BE" w:rsidRDefault="00EF51BA"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Architektų g., 67, Vilniaus m., Vilniaus m. sav.</w:t>
            </w:r>
          </w:p>
        </w:tc>
        <w:tc>
          <w:tcPr>
            <w:tcW w:w="1135" w:type="pct"/>
            <w:tcBorders>
              <w:top w:val="single" w:sz="4" w:space="0" w:color="auto"/>
              <w:left w:val="nil"/>
              <w:bottom w:val="single" w:sz="4" w:space="0" w:color="auto"/>
              <w:right w:val="single" w:sz="4" w:space="0" w:color="auto"/>
            </w:tcBorders>
            <w:vAlign w:val="center"/>
          </w:tcPr>
          <w:p w14:paraId="2666F0F5" w14:textId="77777777" w:rsidR="002C3772" w:rsidRPr="002462BE" w:rsidRDefault="002C3772"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636AA5D" w14:textId="77777777" w:rsidR="002C3772" w:rsidRPr="002462BE" w:rsidRDefault="002C37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296F1" w14:textId="77777777" w:rsidR="002C3772" w:rsidRPr="002462BE" w:rsidRDefault="002C377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27C23A8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081C2FE" w14:textId="77777777" w:rsidR="002C3772" w:rsidRPr="002462BE" w:rsidRDefault="002C3772"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224459" w14:textId="77777777" w:rsidR="002C3772" w:rsidRPr="002462BE" w:rsidRDefault="002C3772"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A4B50A" w14:textId="77777777" w:rsidR="002C3772" w:rsidRPr="002462BE" w:rsidRDefault="002C3772"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2C3772" w:rsidRPr="002462BE" w14:paraId="689CB90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14B3E74" w14:textId="77777777" w:rsidR="002C3772" w:rsidRPr="002462BE" w:rsidRDefault="002C3772"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7CEF2" w14:textId="77777777" w:rsidR="002C3772" w:rsidRPr="002462BE" w:rsidRDefault="002C3772"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AD57C" w14:textId="77777777" w:rsidR="002C3772" w:rsidRPr="002462BE" w:rsidRDefault="002C377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5F735094" w14:textId="77777777" w:rsidR="002C3772" w:rsidRPr="002462BE" w:rsidRDefault="002C3772" w:rsidP="002C3772">
      <w:pPr>
        <w:pStyle w:val="Sraopastraipa"/>
        <w:spacing w:after="0" w:line="240" w:lineRule="auto"/>
        <w:rPr>
          <w:rFonts w:ascii="Calibri Light" w:hAnsi="Calibri Light" w:cs="Calibri Light"/>
          <w:b/>
          <w:sz w:val="16"/>
          <w:szCs w:val="16"/>
        </w:rPr>
      </w:pPr>
    </w:p>
    <w:p w14:paraId="65E73473" w14:textId="77777777" w:rsidR="002C3772" w:rsidRPr="002462BE" w:rsidRDefault="002C3772" w:rsidP="002C3772">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71D41530" w14:textId="77777777" w:rsidR="002C3772" w:rsidRPr="002462BE" w:rsidRDefault="002C3772" w:rsidP="002C3772">
      <w:pPr>
        <w:pStyle w:val="Sraopastraipa"/>
        <w:spacing w:after="0"/>
        <w:rPr>
          <w:rFonts w:ascii="Calibri Light" w:hAnsi="Calibri Light" w:cs="Calibri Light"/>
          <w:b/>
          <w:sz w:val="16"/>
          <w:szCs w:val="16"/>
        </w:rPr>
      </w:pPr>
    </w:p>
    <w:p w14:paraId="7F694BBC" w14:textId="4EDC81F5" w:rsidR="006B35E5" w:rsidRPr="002462BE" w:rsidRDefault="006B35E5" w:rsidP="006B35E5">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6.11. lentelė.</w:t>
      </w:r>
      <w:r w:rsidRPr="002462BE">
        <w:rPr>
          <w:rFonts w:ascii="Calibri Light" w:hAnsi="Calibri Light" w:cs="Calibri Light"/>
          <w:b/>
          <w:bCs/>
          <w:sz w:val="16"/>
          <w:szCs w:val="16"/>
          <w:lang w:val="lt-LT" w:eastAsia="lt-LT"/>
        </w:rPr>
        <w:t xml:space="preserve"> </w:t>
      </w:r>
      <w:r w:rsidR="002A171E" w:rsidRPr="002462BE">
        <w:rPr>
          <w:rFonts w:ascii="Calibri Light" w:hAnsi="Calibri Light" w:cs="Calibri Light"/>
          <w:b/>
          <w:bCs/>
          <w:sz w:val="16"/>
          <w:szCs w:val="16"/>
          <w:lang w:val="lt-LT" w:eastAsia="lt-LT"/>
        </w:rPr>
        <w:t xml:space="preserve">Viršuliškių g., 43, Vilniaus m., Vilniaus m. sav. </w:t>
      </w:r>
      <w:r w:rsidRPr="002462BE">
        <w:rPr>
          <w:rFonts w:ascii="Calibri Light" w:hAnsi="Calibri Light" w:cs="Calibri Light"/>
          <w:b/>
          <w:bCs/>
          <w:sz w:val="16"/>
          <w:szCs w:val="16"/>
          <w:lang w:val="lt-LT" w:eastAsia="lt-LT"/>
        </w:rPr>
        <w:t xml:space="preserve"> </w:t>
      </w:r>
      <w:r w:rsidRPr="002462BE">
        <w:rPr>
          <w:rFonts w:ascii="Calibri Light" w:hAnsi="Calibri Light" w:cs="Calibri Light"/>
          <w:b/>
          <w:bCs/>
          <w:sz w:val="16"/>
          <w:szCs w:val="16"/>
          <w:lang w:val="lt-LT"/>
        </w:rPr>
        <w:t>(11-a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3EF7410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8B5E17" w14:textId="77777777" w:rsidR="006B35E5" w:rsidRPr="002462BE" w:rsidRDefault="006B35E5"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EA55652" w14:textId="77777777" w:rsidR="006B35E5" w:rsidRPr="002462BE" w:rsidRDefault="006B35E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7ED69F2" w14:textId="77777777" w:rsidR="006B35E5" w:rsidRPr="002462BE" w:rsidRDefault="006B35E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A0640CE" w14:textId="77777777" w:rsidR="006B35E5" w:rsidRPr="002462BE" w:rsidRDefault="006B35E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CF0FB26" w14:textId="77777777" w:rsidR="006B35E5" w:rsidRPr="002462BE" w:rsidRDefault="006B35E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3DFB240" w14:textId="77777777" w:rsidR="006B35E5" w:rsidRPr="002462BE" w:rsidRDefault="006B35E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47C62C19" w14:textId="77777777" w:rsidR="006B35E5" w:rsidRPr="002462BE" w:rsidRDefault="006B35E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189695AC" w14:textId="77777777" w:rsidR="006B35E5" w:rsidRPr="002462BE" w:rsidRDefault="006B35E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F8B21C" w14:textId="77777777" w:rsidR="006B35E5" w:rsidRPr="002462BE" w:rsidRDefault="006B35E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6D5D914" w14:textId="77777777" w:rsidR="006B35E5" w:rsidRPr="002462BE" w:rsidRDefault="006B35E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4F5A63C" w14:textId="77777777" w:rsidR="006B35E5" w:rsidRPr="002462BE" w:rsidRDefault="006B35E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9E3DDB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E87C08E" w14:textId="77777777" w:rsidR="006B35E5" w:rsidRPr="002462BE" w:rsidRDefault="006B35E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28F2D4D7" w14:textId="77777777" w:rsidR="006B35E5" w:rsidRPr="002462BE" w:rsidRDefault="006B35E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6DBFA00" w14:textId="77777777" w:rsidR="006B35E5" w:rsidRPr="002462BE" w:rsidRDefault="006B35E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401286D3" w14:textId="77777777" w:rsidR="006B35E5" w:rsidRPr="002462BE" w:rsidRDefault="006B35E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CB28AB" w14:textId="77777777" w:rsidR="006B35E5" w:rsidRPr="002462BE" w:rsidRDefault="006B35E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E41CE8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BCCAA3" w14:textId="364D42A9" w:rsidR="006B35E5" w:rsidRPr="002462BE" w:rsidRDefault="006B35E5"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w:t>
            </w:r>
            <w:r w:rsidR="0018599C" w:rsidRPr="002462BE">
              <w:rPr>
                <w:rFonts w:ascii="Calibri Light" w:eastAsia="Times New Roman" w:hAnsi="Calibri Light" w:cs="Calibri Light"/>
                <w:sz w:val="24"/>
                <w:szCs w:val="24"/>
                <w:lang w:val="lt-LT" w:eastAsia="lt-LT"/>
              </w:rPr>
              <w:t>1</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6B681F1" w14:textId="386C2422" w:rsidR="006B35E5" w:rsidRPr="002462BE" w:rsidRDefault="002A171E"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Viršuliškių g., 43, Vilniaus m., Vilniaus m. sav.</w:t>
            </w:r>
          </w:p>
        </w:tc>
        <w:tc>
          <w:tcPr>
            <w:tcW w:w="1135" w:type="pct"/>
            <w:tcBorders>
              <w:top w:val="single" w:sz="4" w:space="0" w:color="auto"/>
              <w:left w:val="nil"/>
              <w:bottom w:val="single" w:sz="4" w:space="0" w:color="auto"/>
              <w:right w:val="single" w:sz="4" w:space="0" w:color="auto"/>
            </w:tcBorders>
            <w:vAlign w:val="center"/>
          </w:tcPr>
          <w:p w14:paraId="12A3D345" w14:textId="77777777" w:rsidR="006B35E5" w:rsidRPr="002462BE" w:rsidRDefault="006B35E5"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1ECB3F1" w14:textId="77777777" w:rsidR="006B35E5" w:rsidRPr="002462BE" w:rsidRDefault="006B35E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FEF07" w14:textId="77777777" w:rsidR="006B35E5" w:rsidRPr="002462BE" w:rsidRDefault="006B35E5"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00333B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D9C51CD" w14:textId="77777777" w:rsidR="006B35E5" w:rsidRPr="002462BE" w:rsidRDefault="006B35E5"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B19FC" w14:textId="77777777" w:rsidR="006B35E5" w:rsidRPr="002462BE" w:rsidRDefault="006B35E5"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20C3C4" w14:textId="77777777" w:rsidR="006B35E5" w:rsidRPr="002462BE" w:rsidRDefault="006B35E5"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6B35E5" w:rsidRPr="002462BE" w14:paraId="0385988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5E38A2F" w14:textId="77777777" w:rsidR="006B35E5" w:rsidRPr="002462BE" w:rsidRDefault="006B35E5"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90857" w14:textId="77777777" w:rsidR="006B35E5" w:rsidRPr="002462BE" w:rsidRDefault="006B35E5"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1AE39" w14:textId="77777777" w:rsidR="006B35E5" w:rsidRPr="002462BE" w:rsidRDefault="006B35E5"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37392206" w14:textId="77777777" w:rsidR="006B35E5" w:rsidRPr="002462BE" w:rsidRDefault="006B35E5" w:rsidP="006B35E5">
      <w:pPr>
        <w:pStyle w:val="Sraopastraipa"/>
        <w:spacing w:after="0" w:line="240" w:lineRule="auto"/>
        <w:rPr>
          <w:rFonts w:ascii="Calibri Light" w:hAnsi="Calibri Light" w:cs="Calibri Light"/>
          <w:b/>
          <w:sz w:val="16"/>
          <w:szCs w:val="16"/>
        </w:rPr>
      </w:pPr>
    </w:p>
    <w:p w14:paraId="25DB15C0" w14:textId="77777777" w:rsidR="006B35E5" w:rsidRPr="002462BE" w:rsidRDefault="006B35E5" w:rsidP="006B35E5">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60DE2ADC" w14:textId="77777777" w:rsidR="006B35E5" w:rsidRPr="002462BE" w:rsidRDefault="006B35E5" w:rsidP="006B35E5">
      <w:pPr>
        <w:pStyle w:val="Sraopastraipa"/>
        <w:spacing w:after="0"/>
        <w:rPr>
          <w:rFonts w:ascii="Calibri Light" w:hAnsi="Calibri Light" w:cs="Calibri Light"/>
          <w:b/>
          <w:sz w:val="16"/>
          <w:szCs w:val="16"/>
        </w:rPr>
      </w:pPr>
    </w:p>
    <w:p w14:paraId="3C5EA94D" w14:textId="66DD3238" w:rsidR="0018599C" w:rsidRPr="002462BE" w:rsidRDefault="0018599C" w:rsidP="0018599C">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6.12. lentelė.</w:t>
      </w:r>
      <w:r w:rsidRPr="002462BE">
        <w:rPr>
          <w:rFonts w:ascii="Calibri Light" w:hAnsi="Calibri Light" w:cs="Calibri Light"/>
          <w:b/>
          <w:bCs/>
          <w:sz w:val="16"/>
          <w:szCs w:val="16"/>
          <w:lang w:val="lt-LT" w:eastAsia="lt-LT"/>
        </w:rPr>
        <w:t xml:space="preserve"> Viršuliškių g., 43, Vilniaus m., Vilniaus m. sav.  </w:t>
      </w:r>
      <w:r w:rsidRPr="002462BE">
        <w:rPr>
          <w:rFonts w:ascii="Calibri Light" w:hAnsi="Calibri Light" w:cs="Calibri Light"/>
          <w:b/>
          <w:bCs/>
          <w:sz w:val="16"/>
          <w:szCs w:val="16"/>
          <w:lang w:val="lt-LT"/>
        </w:rPr>
        <w:t>(12-a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263F89E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91D627" w14:textId="77777777" w:rsidR="0018599C" w:rsidRPr="002462BE" w:rsidRDefault="0018599C"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3D14E36" w14:textId="77777777" w:rsidR="0018599C" w:rsidRPr="002462BE" w:rsidRDefault="0018599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FB268BA" w14:textId="77777777" w:rsidR="0018599C" w:rsidRPr="002462BE" w:rsidRDefault="0018599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3A686BD5" w14:textId="77777777" w:rsidR="0018599C" w:rsidRPr="002462BE" w:rsidRDefault="0018599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2FD9010" w14:textId="77777777" w:rsidR="0018599C" w:rsidRPr="002462BE" w:rsidRDefault="0018599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48C8CCD" w14:textId="77777777" w:rsidR="0018599C" w:rsidRPr="002462BE" w:rsidRDefault="0018599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7F029040" w14:textId="77777777" w:rsidR="0018599C" w:rsidRPr="002462BE" w:rsidRDefault="0018599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2064EA27" w14:textId="77777777" w:rsidR="0018599C" w:rsidRPr="002462BE" w:rsidRDefault="0018599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779A3B" w14:textId="77777777" w:rsidR="0018599C" w:rsidRPr="002462BE" w:rsidRDefault="0018599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964AEE3" w14:textId="77777777" w:rsidR="0018599C" w:rsidRPr="002462BE" w:rsidRDefault="0018599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696120E" w14:textId="77777777" w:rsidR="0018599C" w:rsidRPr="002462BE" w:rsidRDefault="0018599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744C064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E99AB65" w14:textId="77777777" w:rsidR="0018599C" w:rsidRPr="002462BE" w:rsidRDefault="0018599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8512B0B" w14:textId="77777777" w:rsidR="0018599C" w:rsidRPr="002462BE" w:rsidRDefault="0018599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CED0774" w14:textId="77777777" w:rsidR="0018599C" w:rsidRPr="002462BE" w:rsidRDefault="0018599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C43F1C4" w14:textId="77777777" w:rsidR="0018599C" w:rsidRPr="002462BE" w:rsidRDefault="0018599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9EB329" w14:textId="77777777" w:rsidR="0018599C" w:rsidRPr="002462BE" w:rsidRDefault="0018599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AC6703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98EE11" w14:textId="0A5E98FE" w:rsidR="0018599C" w:rsidRPr="002462BE" w:rsidRDefault="0018599C"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12.</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CF1BECB" w14:textId="27B2F003" w:rsidR="0018599C" w:rsidRPr="002462BE" w:rsidRDefault="0018599C"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Viršuliškių g., 43, Vilniaus m., Vilniaus m. sav.</w:t>
            </w:r>
          </w:p>
        </w:tc>
        <w:tc>
          <w:tcPr>
            <w:tcW w:w="1135" w:type="pct"/>
            <w:tcBorders>
              <w:top w:val="single" w:sz="4" w:space="0" w:color="auto"/>
              <w:left w:val="nil"/>
              <w:bottom w:val="single" w:sz="4" w:space="0" w:color="auto"/>
              <w:right w:val="single" w:sz="4" w:space="0" w:color="auto"/>
            </w:tcBorders>
            <w:vAlign w:val="center"/>
          </w:tcPr>
          <w:p w14:paraId="21314990" w14:textId="77777777" w:rsidR="0018599C" w:rsidRPr="002462BE" w:rsidRDefault="0018599C"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7ADFEEA7" w14:textId="77777777" w:rsidR="0018599C" w:rsidRPr="002462BE" w:rsidRDefault="0018599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7899" w14:textId="77777777" w:rsidR="0018599C" w:rsidRPr="002462BE" w:rsidRDefault="0018599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2E7BD6C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9CB6704" w14:textId="77777777" w:rsidR="0018599C" w:rsidRPr="002462BE" w:rsidRDefault="0018599C"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BBC1F" w14:textId="77777777" w:rsidR="0018599C" w:rsidRPr="002462BE" w:rsidRDefault="0018599C"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ACEFE4" w14:textId="77777777" w:rsidR="0018599C" w:rsidRPr="002462BE" w:rsidRDefault="0018599C"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18599C" w:rsidRPr="002462BE" w14:paraId="6A8B15E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FEB0E58" w14:textId="77777777" w:rsidR="0018599C" w:rsidRPr="002462BE" w:rsidRDefault="0018599C"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22A72" w14:textId="77777777" w:rsidR="0018599C" w:rsidRPr="002462BE" w:rsidRDefault="0018599C"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34782" w14:textId="77777777" w:rsidR="0018599C" w:rsidRPr="002462BE" w:rsidRDefault="0018599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74D30F6F" w14:textId="77777777" w:rsidR="0018599C" w:rsidRPr="002462BE" w:rsidRDefault="0018599C" w:rsidP="0018599C">
      <w:pPr>
        <w:pStyle w:val="Sraopastraipa"/>
        <w:spacing w:after="0" w:line="240" w:lineRule="auto"/>
        <w:rPr>
          <w:rFonts w:ascii="Calibri Light" w:hAnsi="Calibri Light" w:cs="Calibri Light"/>
          <w:b/>
          <w:sz w:val="16"/>
          <w:szCs w:val="16"/>
        </w:rPr>
      </w:pPr>
    </w:p>
    <w:p w14:paraId="60040617" w14:textId="77777777" w:rsidR="0018599C" w:rsidRPr="002462BE" w:rsidRDefault="0018599C" w:rsidP="0018599C">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70FC9BBF" w14:textId="77777777" w:rsidR="006B35E5" w:rsidRPr="002462BE" w:rsidRDefault="006B35E5" w:rsidP="006B35E5">
      <w:pPr>
        <w:pStyle w:val="Sraopastraipa"/>
        <w:spacing w:after="0"/>
        <w:rPr>
          <w:rFonts w:ascii="Calibri Light" w:hAnsi="Calibri Light" w:cs="Calibri Light"/>
          <w:b/>
          <w:sz w:val="16"/>
          <w:szCs w:val="16"/>
          <w:lang w:val="lt-LT"/>
        </w:rPr>
      </w:pPr>
    </w:p>
    <w:p w14:paraId="78B51C63" w14:textId="18DCBA21" w:rsidR="00B574CC" w:rsidRPr="002462BE" w:rsidRDefault="00B574CC" w:rsidP="00B574CC">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6.13. lentelė.</w:t>
      </w:r>
      <w:r w:rsidRPr="002462BE">
        <w:rPr>
          <w:rFonts w:ascii="Calibri Light" w:hAnsi="Calibri Light" w:cs="Calibri Light"/>
          <w:b/>
          <w:bCs/>
          <w:sz w:val="16"/>
          <w:szCs w:val="16"/>
          <w:lang w:val="lt-LT" w:eastAsia="lt-LT"/>
        </w:rPr>
        <w:t xml:space="preserve"> </w:t>
      </w:r>
      <w:r w:rsidR="00AF7655" w:rsidRPr="002462BE">
        <w:rPr>
          <w:rFonts w:ascii="Calibri Light" w:hAnsi="Calibri Light" w:cs="Calibri Light"/>
          <w:b/>
          <w:bCs/>
          <w:sz w:val="16"/>
          <w:szCs w:val="16"/>
          <w:lang w:val="lt-LT" w:eastAsia="lt-LT"/>
        </w:rPr>
        <w:t>Dzūkų g., 67, Vilniaus m., Vilniaus m. sav.</w:t>
      </w:r>
      <w:r w:rsidRPr="002462BE">
        <w:rPr>
          <w:rFonts w:ascii="Calibri Light" w:hAnsi="Calibri Light" w:cs="Calibri Light"/>
          <w:b/>
          <w:bCs/>
          <w:sz w:val="16"/>
          <w:szCs w:val="16"/>
          <w:lang w:val="lt-LT" w:eastAsia="lt-LT"/>
        </w:rPr>
        <w:t xml:space="preserve">  </w:t>
      </w:r>
      <w:r w:rsidRPr="002462BE">
        <w:rPr>
          <w:rFonts w:ascii="Calibri Light" w:hAnsi="Calibri Light" w:cs="Calibri Light"/>
          <w:b/>
          <w:bCs/>
          <w:sz w:val="16"/>
          <w:szCs w:val="16"/>
          <w:lang w:val="lt-LT"/>
        </w:rPr>
        <w:t>(13-a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01D2F1F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0EF19B" w14:textId="77777777" w:rsidR="00B574CC" w:rsidRPr="002462BE" w:rsidRDefault="00B574CC"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357BA05" w14:textId="77777777" w:rsidR="00B574CC" w:rsidRPr="002462BE" w:rsidRDefault="00B574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788558B" w14:textId="77777777" w:rsidR="00B574CC" w:rsidRPr="002462BE" w:rsidRDefault="00B574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4467590" w14:textId="77777777" w:rsidR="00B574CC" w:rsidRPr="002462BE" w:rsidRDefault="00B574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E18D466" w14:textId="77777777" w:rsidR="00B574CC" w:rsidRPr="002462BE" w:rsidRDefault="00B574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49994B02" w14:textId="77777777" w:rsidR="00B574CC" w:rsidRPr="002462BE" w:rsidRDefault="00B574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nurodytai kainai *</w:t>
            </w:r>
          </w:p>
        </w:tc>
        <w:tc>
          <w:tcPr>
            <w:tcW w:w="1135" w:type="pct"/>
            <w:tcBorders>
              <w:top w:val="single" w:sz="4" w:space="0" w:color="auto"/>
              <w:left w:val="nil"/>
              <w:bottom w:val="single" w:sz="4" w:space="0" w:color="auto"/>
              <w:right w:val="single" w:sz="4" w:space="0" w:color="auto"/>
            </w:tcBorders>
            <w:vAlign w:val="center"/>
          </w:tcPr>
          <w:p w14:paraId="18DF729B" w14:textId="77777777" w:rsidR="00B574CC" w:rsidRPr="002462BE" w:rsidRDefault="00B574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F3C66D8" w14:textId="77777777" w:rsidR="00B574CC" w:rsidRPr="002462BE" w:rsidRDefault="00B574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4251B2" w14:textId="77777777" w:rsidR="00B574CC" w:rsidRPr="002462BE" w:rsidRDefault="00B574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A4502B7" w14:textId="77777777" w:rsidR="00B574CC" w:rsidRPr="002462BE" w:rsidRDefault="00B574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485F348" w14:textId="77777777" w:rsidR="00B574CC" w:rsidRPr="002462BE" w:rsidRDefault="00B574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2DE707A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4995E49" w14:textId="77777777" w:rsidR="00B574CC" w:rsidRPr="002462BE" w:rsidRDefault="00B574C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5AC2C9EC" w14:textId="77777777" w:rsidR="00B574CC" w:rsidRPr="002462BE" w:rsidRDefault="00B574C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DC94470" w14:textId="77777777" w:rsidR="00B574CC" w:rsidRPr="002462BE" w:rsidRDefault="00B574C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D53777F" w14:textId="77777777" w:rsidR="00B574CC" w:rsidRPr="002462BE" w:rsidRDefault="00B574C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1C11E2" w14:textId="77777777" w:rsidR="00B574CC" w:rsidRPr="002462BE" w:rsidRDefault="00B574C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9EC411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1CA77F" w14:textId="31869295" w:rsidR="00B574CC" w:rsidRPr="002462BE" w:rsidRDefault="00B574CC"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13.</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D527E37" w14:textId="66537FFE" w:rsidR="00B574CC" w:rsidRPr="002462BE" w:rsidRDefault="00AF7655"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Dzūkų g., 67, Vilniaus m., Vilniaus m. sav.</w:t>
            </w:r>
          </w:p>
        </w:tc>
        <w:tc>
          <w:tcPr>
            <w:tcW w:w="1135" w:type="pct"/>
            <w:tcBorders>
              <w:top w:val="single" w:sz="4" w:space="0" w:color="auto"/>
              <w:left w:val="nil"/>
              <w:bottom w:val="single" w:sz="4" w:space="0" w:color="auto"/>
              <w:right w:val="single" w:sz="4" w:space="0" w:color="auto"/>
            </w:tcBorders>
            <w:vAlign w:val="center"/>
          </w:tcPr>
          <w:p w14:paraId="70C0DDF7" w14:textId="77777777" w:rsidR="00B574CC" w:rsidRPr="002462BE" w:rsidRDefault="00B574CC"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21052B4" w14:textId="77777777" w:rsidR="00B574CC" w:rsidRPr="002462BE" w:rsidRDefault="00B574C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1948A" w14:textId="77777777" w:rsidR="00B574CC" w:rsidRPr="002462BE" w:rsidRDefault="00B574C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F55877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78A93E2" w14:textId="77777777" w:rsidR="00B574CC" w:rsidRPr="002462BE" w:rsidRDefault="00B574CC"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80E3C" w14:textId="77777777" w:rsidR="00B574CC" w:rsidRPr="002462BE" w:rsidRDefault="00B574CC"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6D20F" w14:textId="77777777" w:rsidR="00B574CC" w:rsidRPr="002462BE" w:rsidRDefault="00B574CC"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B574CC" w:rsidRPr="002462BE" w14:paraId="364C1BB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F3B413D" w14:textId="77777777" w:rsidR="00B574CC" w:rsidRPr="002462BE" w:rsidRDefault="00B574CC"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2ACE9" w14:textId="77777777" w:rsidR="00B574CC" w:rsidRPr="002462BE" w:rsidRDefault="00B574CC"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021C4" w14:textId="77777777" w:rsidR="00B574CC" w:rsidRPr="002462BE" w:rsidRDefault="00B574C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0D12310" w14:textId="77777777" w:rsidR="00B574CC" w:rsidRPr="002462BE" w:rsidRDefault="00B574CC" w:rsidP="00B574CC">
      <w:pPr>
        <w:pStyle w:val="Sraopastraipa"/>
        <w:spacing w:after="0" w:line="240" w:lineRule="auto"/>
        <w:rPr>
          <w:rFonts w:ascii="Calibri Light" w:hAnsi="Calibri Light" w:cs="Calibri Light"/>
          <w:b/>
          <w:sz w:val="16"/>
          <w:szCs w:val="16"/>
        </w:rPr>
      </w:pPr>
    </w:p>
    <w:p w14:paraId="123AEAE4" w14:textId="77777777" w:rsidR="00B574CC" w:rsidRPr="002462BE" w:rsidRDefault="00B574CC" w:rsidP="00B574CC">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7951EAA4" w14:textId="77777777" w:rsidR="00B574CC" w:rsidRPr="002462BE" w:rsidRDefault="00B574CC" w:rsidP="00B574CC">
      <w:pPr>
        <w:pStyle w:val="Sraopastraipa"/>
        <w:spacing w:after="0"/>
        <w:rPr>
          <w:rFonts w:ascii="Calibri Light" w:hAnsi="Calibri Light" w:cs="Calibri Light"/>
          <w:b/>
          <w:sz w:val="16"/>
          <w:szCs w:val="16"/>
        </w:rPr>
      </w:pPr>
    </w:p>
    <w:p w14:paraId="0E97EA1B" w14:textId="031D5F46" w:rsidR="00FC0F9D" w:rsidRPr="002462BE" w:rsidRDefault="00FC0F9D" w:rsidP="00FC0F9D">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6.14. lentelė.</w:t>
      </w:r>
      <w:r w:rsidRPr="002462BE">
        <w:rPr>
          <w:rFonts w:ascii="Calibri Light" w:hAnsi="Calibri Light" w:cs="Calibri Light"/>
          <w:b/>
          <w:bCs/>
          <w:sz w:val="16"/>
          <w:szCs w:val="16"/>
          <w:lang w:val="lt-LT" w:eastAsia="lt-LT"/>
        </w:rPr>
        <w:t xml:space="preserve"> </w:t>
      </w:r>
      <w:r w:rsidR="00DE7B14" w:rsidRPr="002462BE">
        <w:rPr>
          <w:rFonts w:ascii="Calibri Light" w:hAnsi="Calibri Light" w:cs="Calibri Light"/>
          <w:b/>
          <w:bCs/>
          <w:sz w:val="16"/>
          <w:szCs w:val="16"/>
          <w:lang w:val="lt-LT" w:eastAsia="lt-LT"/>
        </w:rPr>
        <w:t>Šviesos g., 3, Grigiškių m., Vilniaus m. sav.</w:t>
      </w:r>
      <w:r w:rsidRPr="002462BE">
        <w:rPr>
          <w:rFonts w:ascii="Calibri Light" w:hAnsi="Calibri Light" w:cs="Calibri Light"/>
          <w:b/>
          <w:bCs/>
          <w:sz w:val="16"/>
          <w:szCs w:val="16"/>
          <w:lang w:val="lt-LT" w:eastAsia="lt-LT"/>
        </w:rPr>
        <w:t xml:space="preserve">  </w:t>
      </w:r>
      <w:r w:rsidRPr="002462BE">
        <w:rPr>
          <w:rFonts w:ascii="Calibri Light" w:hAnsi="Calibri Light" w:cs="Calibri Light"/>
          <w:b/>
          <w:bCs/>
          <w:sz w:val="16"/>
          <w:szCs w:val="16"/>
          <w:lang w:val="lt-LT"/>
        </w:rPr>
        <w:t>(14-a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5C41C9D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FCCE78" w14:textId="77777777" w:rsidR="00FC0F9D" w:rsidRPr="002462BE" w:rsidRDefault="00FC0F9D"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189C86F" w14:textId="77777777" w:rsidR="00FC0F9D" w:rsidRPr="002462BE" w:rsidRDefault="00FC0F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DDB0119" w14:textId="77777777" w:rsidR="00FC0F9D" w:rsidRPr="002462BE" w:rsidRDefault="00FC0F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5C5ED75" w14:textId="77777777" w:rsidR="00FC0F9D" w:rsidRPr="002462BE" w:rsidRDefault="00FC0F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5335F05" w14:textId="77777777" w:rsidR="00FC0F9D" w:rsidRPr="002462BE" w:rsidRDefault="00FC0F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ED12186" w14:textId="77777777" w:rsidR="00FC0F9D" w:rsidRPr="002462BE" w:rsidRDefault="00FC0F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800024C" w14:textId="77777777" w:rsidR="00FC0F9D" w:rsidRPr="002462BE" w:rsidRDefault="00FC0F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364F7BF" w14:textId="77777777" w:rsidR="00FC0F9D" w:rsidRPr="002462BE" w:rsidRDefault="00FC0F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147F0" w14:textId="77777777" w:rsidR="00FC0F9D" w:rsidRPr="002462BE" w:rsidRDefault="00FC0F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1B164E2" w14:textId="77777777" w:rsidR="00FC0F9D" w:rsidRPr="002462BE" w:rsidRDefault="00FC0F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D77E966" w14:textId="77777777" w:rsidR="00FC0F9D" w:rsidRPr="002462BE" w:rsidRDefault="00FC0F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76BE219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2E92A80" w14:textId="77777777" w:rsidR="00FC0F9D" w:rsidRPr="002462BE" w:rsidRDefault="00FC0F9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261051D5" w14:textId="77777777" w:rsidR="00FC0F9D" w:rsidRPr="002462BE" w:rsidRDefault="00FC0F9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5B203058" w14:textId="77777777" w:rsidR="00FC0F9D" w:rsidRPr="002462BE" w:rsidRDefault="00FC0F9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CEB833F" w14:textId="77777777" w:rsidR="00FC0F9D" w:rsidRPr="002462BE" w:rsidRDefault="00FC0F9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16FB93" w14:textId="77777777" w:rsidR="00FC0F9D" w:rsidRPr="002462BE" w:rsidRDefault="00FC0F9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6EC8CA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CCE43" w14:textId="7EEFA0D3" w:rsidR="00FC0F9D" w:rsidRPr="002462BE" w:rsidRDefault="00FC0F9D"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14.</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721EA23" w14:textId="13D2FDDC" w:rsidR="00FC0F9D" w:rsidRPr="002462BE" w:rsidRDefault="00DE7B14"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Šviesos g., 3, Grigiškių m., Vilniaus m. sav.</w:t>
            </w:r>
          </w:p>
        </w:tc>
        <w:tc>
          <w:tcPr>
            <w:tcW w:w="1135" w:type="pct"/>
            <w:tcBorders>
              <w:top w:val="single" w:sz="4" w:space="0" w:color="auto"/>
              <w:left w:val="nil"/>
              <w:bottom w:val="single" w:sz="4" w:space="0" w:color="auto"/>
              <w:right w:val="single" w:sz="4" w:space="0" w:color="auto"/>
            </w:tcBorders>
            <w:vAlign w:val="center"/>
          </w:tcPr>
          <w:p w14:paraId="5B1FF5B0" w14:textId="77777777" w:rsidR="00FC0F9D" w:rsidRPr="002462BE" w:rsidRDefault="00FC0F9D"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74214AE2" w14:textId="77777777" w:rsidR="00FC0F9D" w:rsidRPr="002462BE" w:rsidRDefault="00FC0F9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2BA29" w14:textId="77777777" w:rsidR="00FC0F9D" w:rsidRPr="002462BE" w:rsidRDefault="00FC0F9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0544AE4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BDE14F4" w14:textId="77777777" w:rsidR="00FC0F9D" w:rsidRPr="002462BE" w:rsidRDefault="00FC0F9D"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6A663" w14:textId="77777777" w:rsidR="00FC0F9D" w:rsidRPr="002462BE" w:rsidRDefault="00FC0F9D"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BA0453" w14:textId="77777777" w:rsidR="00FC0F9D" w:rsidRPr="002462BE" w:rsidRDefault="00FC0F9D"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FC0F9D" w:rsidRPr="002462BE" w14:paraId="34B3F1B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6DDE61B" w14:textId="77777777" w:rsidR="00FC0F9D" w:rsidRPr="002462BE" w:rsidRDefault="00FC0F9D"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16243" w14:textId="77777777" w:rsidR="00FC0F9D" w:rsidRPr="002462BE" w:rsidRDefault="00FC0F9D"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396FA" w14:textId="77777777" w:rsidR="00FC0F9D" w:rsidRPr="002462BE" w:rsidRDefault="00FC0F9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764D3E9D" w14:textId="77777777" w:rsidR="00FC0F9D" w:rsidRPr="002462BE" w:rsidRDefault="00FC0F9D" w:rsidP="00FC0F9D">
      <w:pPr>
        <w:pStyle w:val="Sraopastraipa"/>
        <w:spacing w:after="0" w:line="240" w:lineRule="auto"/>
        <w:rPr>
          <w:rFonts w:ascii="Calibri Light" w:hAnsi="Calibri Light" w:cs="Calibri Light"/>
          <w:b/>
          <w:sz w:val="16"/>
          <w:szCs w:val="16"/>
        </w:rPr>
      </w:pPr>
    </w:p>
    <w:p w14:paraId="0C680945" w14:textId="77777777" w:rsidR="00FC0F9D" w:rsidRPr="002462BE" w:rsidRDefault="00FC0F9D" w:rsidP="00FC0F9D">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241CE4F" w14:textId="77777777" w:rsidR="00FC0F9D" w:rsidRPr="002462BE" w:rsidRDefault="00FC0F9D" w:rsidP="00FC0F9D">
      <w:pPr>
        <w:pStyle w:val="Sraopastraipa"/>
        <w:spacing w:after="0"/>
        <w:rPr>
          <w:rFonts w:ascii="Calibri Light" w:hAnsi="Calibri Light" w:cs="Calibri Light"/>
          <w:b/>
          <w:sz w:val="16"/>
          <w:szCs w:val="16"/>
        </w:rPr>
      </w:pPr>
    </w:p>
    <w:p w14:paraId="64BBC830" w14:textId="2A225B82" w:rsidR="00786A87" w:rsidRPr="002462BE" w:rsidRDefault="00786A87" w:rsidP="00786A87">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w:t>
      </w:r>
      <w:r w:rsidR="0055553B" w:rsidRPr="002462BE">
        <w:rPr>
          <w:rFonts w:ascii="Calibri Light" w:hAnsi="Calibri Light" w:cs="Calibri Light"/>
          <w:b/>
          <w:sz w:val="16"/>
          <w:szCs w:val="16"/>
          <w:lang w:val="lt-LT"/>
        </w:rPr>
        <w:t>5</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55553B" w:rsidRPr="002462BE">
        <w:rPr>
          <w:rFonts w:ascii="Calibri Light" w:hAnsi="Calibri Light" w:cs="Calibri Light"/>
          <w:b/>
          <w:bCs/>
          <w:sz w:val="16"/>
          <w:szCs w:val="16"/>
          <w:lang w:val="lt-LT" w:eastAsia="lt-LT"/>
        </w:rPr>
        <w:t>Subačiaus g., 112, Vilniaus m., Vilniaus m. sav.</w:t>
      </w:r>
      <w:r w:rsidRPr="002462BE">
        <w:rPr>
          <w:rFonts w:ascii="Calibri Light" w:hAnsi="Calibri Light" w:cs="Calibri Light"/>
          <w:b/>
          <w:bCs/>
          <w:sz w:val="16"/>
          <w:szCs w:val="16"/>
          <w:lang w:val="lt-LT" w:eastAsia="lt-LT"/>
        </w:rPr>
        <w:t xml:space="preserve">  </w:t>
      </w:r>
      <w:r w:rsidRPr="002462BE">
        <w:rPr>
          <w:rFonts w:ascii="Calibri Light" w:hAnsi="Calibri Light" w:cs="Calibri Light"/>
          <w:b/>
          <w:bCs/>
          <w:sz w:val="16"/>
          <w:szCs w:val="16"/>
          <w:lang w:val="lt-LT"/>
        </w:rPr>
        <w:t>(15-a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381B17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FBCD48" w14:textId="77777777" w:rsidR="00786A87" w:rsidRPr="002462BE" w:rsidRDefault="00786A87"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0FF0697" w14:textId="77777777" w:rsidR="00786A87" w:rsidRPr="002462BE" w:rsidRDefault="00786A8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2ACBAFA" w14:textId="77777777" w:rsidR="00786A87" w:rsidRPr="002462BE" w:rsidRDefault="00786A8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78DE6C8" w14:textId="77777777" w:rsidR="00786A87" w:rsidRPr="002462BE" w:rsidRDefault="00786A8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09DB57F5" w14:textId="77777777" w:rsidR="00786A87" w:rsidRPr="002462BE" w:rsidRDefault="00786A8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3ECA088D" w14:textId="77777777" w:rsidR="00786A87" w:rsidRPr="002462BE" w:rsidRDefault="00786A8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7B6EC0D" w14:textId="77777777" w:rsidR="00786A87" w:rsidRPr="002462BE" w:rsidRDefault="00786A8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F8A9EF6" w14:textId="77777777" w:rsidR="00786A87" w:rsidRPr="002462BE" w:rsidRDefault="00786A8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014751" w14:textId="77777777" w:rsidR="00786A87" w:rsidRPr="002462BE" w:rsidRDefault="00786A8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019C352" w14:textId="77777777" w:rsidR="00786A87" w:rsidRPr="002462BE" w:rsidRDefault="00786A8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766F2E9" w14:textId="77777777" w:rsidR="00786A87" w:rsidRPr="002462BE" w:rsidRDefault="00786A8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102D874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182978C" w14:textId="77777777" w:rsidR="00786A87" w:rsidRPr="002462BE" w:rsidRDefault="00786A8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9FCA403" w14:textId="77777777" w:rsidR="00786A87" w:rsidRPr="002462BE" w:rsidRDefault="00786A8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C2CCBE1" w14:textId="77777777" w:rsidR="00786A87" w:rsidRPr="002462BE" w:rsidRDefault="00786A8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D96207A" w14:textId="77777777" w:rsidR="00786A87" w:rsidRPr="002462BE" w:rsidRDefault="00786A8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68A276" w14:textId="77777777" w:rsidR="00786A87" w:rsidRPr="002462BE" w:rsidRDefault="00786A8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AB8B41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AB4C64" w14:textId="1E0B9956" w:rsidR="00786A87" w:rsidRPr="002462BE" w:rsidRDefault="00786A87"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15.</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F9E6880" w14:textId="4DF11633" w:rsidR="00786A87" w:rsidRPr="002462BE" w:rsidRDefault="0055553B"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Subačiaus g., 112, Vilniaus m., Vilniaus m. sav.</w:t>
            </w:r>
          </w:p>
        </w:tc>
        <w:tc>
          <w:tcPr>
            <w:tcW w:w="1135" w:type="pct"/>
            <w:tcBorders>
              <w:top w:val="single" w:sz="4" w:space="0" w:color="auto"/>
              <w:left w:val="nil"/>
              <w:bottom w:val="single" w:sz="4" w:space="0" w:color="auto"/>
              <w:right w:val="single" w:sz="4" w:space="0" w:color="auto"/>
            </w:tcBorders>
            <w:vAlign w:val="center"/>
          </w:tcPr>
          <w:p w14:paraId="2B1BDDFA" w14:textId="77777777" w:rsidR="00786A87" w:rsidRPr="002462BE" w:rsidRDefault="00786A87"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71F93D0" w14:textId="77777777" w:rsidR="00786A87" w:rsidRPr="002462BE" w:rsidRDefault="00786A8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8427" w14:textId="77777777" w:rsidR="00786A87" w:rsidRPr="002462BE" w:rsidRDefault="00786A87"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7C9A17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AE1D416" w14:textId="77777777" w:rsidR="00786A87" w:rsidRPr="002462BE" w:rsidRDefault="00786A87"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22209" w14:textId="77777777" w:rsidR="00786A87" w:rsidRPr="002462BE" w:rsidRDefault="00786A87"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30AF80" w14:textId="77777777" w:rsidR="00786A87" w:rsidRPr="002462BE" w:rsidRDefault="00786A87"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786A87" w:rsidRPr="002462BE" w14:paraId="37511E2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D44DFAD" w14:textId="77777777" w:rsidR="00786A87" w:rsidRPr="002462BE" w:rsidRDefault="00786A87"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5AA37" w14:textId="77777777" w:rsidR="00786A87" w:rsidRPr="002462BE" w:rsidRDefault="00786A87"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FECED" w14:textId="77777777" w:rsidR="00786A87" w:rsidRPr="002462BE" w:rsidRDefault="00786A87"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3DFDD69E" w14:textId="77777777" w:rsidR="00786A87" w:rsidRPr="002462BE" w:rsidRDefault="00786A87" w:rsidP="00786A87">
      <w:pPr>
        <w:pStyle w:val="Sraopastraipa"/>
        <w:spacing w:after="0" w:line="240" w:lineRule="auto"/>
        <w:rPr>
          <w:rFonts w:ascii="Calibri Light" w:hAnsi="Calibri Light" w:cs="Calibri Light"/>
          <w:b/>
          <w:sz w:val="16"/>
          <w:szCs w:val="16"/>
        </w:rPr>
      </w:pPr>
    </w:p>
    <w:p w14:paraId="4E1F4430" w14:textId="77777777" w:rsidR="00786A87" w:rsidRPr="002462BE" w:rsidRDefault="00786A87" w:rsidP="00786A87">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087C8A5" w14:textId="77777777" w:rsidR="00786A87" w:rsidRPr="002462BE" w:rsidRDefault="00786A87" w:rsidP="00786A87">
      <w:pPr>
        <w:pStyle w:val="Sraopastraipa"/>
        <w:spacing w:after="0"/>
        <w:rPr>
          <w:rFonts w:ascii="Calibri Light" w:hAnsi="Calibri Light" w:cs="Calibri Light"/>
          <w:b/>
          <w:sz w:val="16"/>
          <w:szCs w:val="16"/>
        </w:rPr>
      </w:pPr>
    </w:p>
    <w:p w14:paraId="1961BFE9" w14:textId="740620B9" w:rsidR="006F1B3D" w:rsidRPr="002462BE" w:rsidRDefault="006F1B3D" w:rsidP="006F1B3D">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6.16. lentelė.</w:t>
      </w:r>
      <w:r w:rsidRPr="002462BE">
        <w:rPr>
          <w:rFonts w:ascii="Calibri Light" w:hAnsi="Calibri Light" w:cs="Calibri Light"/>
          <w:b/>
          <w:bCs/>
          <w:sz w:val="16"/>
          <w:szCs w:val="16"/>
          <w:lang w:val="lt-LT" w:eastAsia="lt-LT"/>
        </w:rPr>
        <w:t xml:space="preserve"> </w:t>
      </w:r>
      <w:r w:rsidR="0030142A" w:rsidRPr="002462BE">
        <w:rPr>
          <w:rFonts w:ascii="Calibri Light" w:hAnsi="Calibri Light" w:cs="Calibri Light"/>
          <w:b/>
          <w:bCs/>
          <w:sz w:val="16"/>
          <w:szCs w:val="16"/>
          <w:lang w:val="lt-LT" w:eastAsia="lt-LT"/>
        </w:rPr>
        <w:t>Kirtimų g., 47, Vilniaus m., Vilniaus m. sav.</w:t>
      </w:r>
      <w:r w:rsidRPr="002462BE">
        <w:rPr>
          <w:rFonts w:ascii="Calibri Light" w:hAnsi="Calibri Light" w:cs="Calibri Light"/>
          <w:b/>
          <w:bCs/>
          <w:sz w:val="16"/>
          <w:szCs w:val="16"/>
          <w:lang w:val="lt-LT" w:eastAsia="lt-LT"/>
        </w:rPr>
        <w:t xml:space="preserve"> </w:t>
      </w:r>
      <w:r w:rsidRPr="002462BE">
        <w:rPr>
          <w:rFonts w:ascii="Calibri Light" w:hAnsi="Calibri Light" w:cs="Calibri Light"/>
          <w:b/>
          <w:bCs/>
          <w:sz w:val="16"/>
          <w:szCs w:val="16"/>
          <w:lang w:val="lt-LT"/>
        </w:rPr>
        <w:t>(16-a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81825F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0C18F2" w14:textId="77777777" w:rsidR="006F1B3D" w:rsidRPr="002462BE" w:rsidRDefault="006F1B3D"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925EACF" w14:textId="77777777" w:rsidR="006F1B3D" w:rsidRPr="002462BE" w:rsidRDefault="006F1B3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2EADDA72" w14:textId="77777777" w:rsidR="006F1B3D" w:rsidRPr="002462BE" w:rsidRDefault="006F1B3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EA219AF" w14:textId="77777777" w:rsidR="006F1B3D" w:rsidRPr="002462BE" w:rsidRDefault="006F1B3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0BC0395A" w14:textId="77777777" w:rsidR="006F1B3D" w:rsidRPr="002462BE" w:rsidRDefault="006F1B3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864DEF3" w14:textId="77777777" w:rsidR="006F1B3D" w:rsidRPr="002462BE" w:rsidRDefault="006F1B3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0CA0565" w14:textId="77777777" w:rsidR="006F1B3D" w:rsidRPr="002462BE" w:rsidRDefault="006F1B3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13DA37E" w14:textId="77777777" w:rsidR="006F1B3D" w:rsidRPr="002462BE" w:rsidRDefault="006F1B3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B614A2" w14:textId="77777777" w:rsidR="006F1B3D" w:rsidRPr="002462BE" w:rsidRDefault="006F1B3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28425375" w14:textId="77777777" w:rsidR="006F1B3D" w:rsidRPr="002462BE" w:rsidRDefault="006F1B3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138889B8" w14:textId="77777777" w:rsidR="006F1B3D" w:rsidRPr="002462BE" w:rsidRDefault="006F1B3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5F15A8F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1766C6C" w14:textId="77777777" w:rsidR="006F1B3D" w:rsidRPr="002462BE" w:rsidRDefault="006F1B3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72A3B7C" w14:textId="77777777" w:rsidR="006F1B3D" w:rsidRPr="002462BE" w:rsidRDefault="006F1B3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3A38CC21" w14:textId="77777777" w:rsidR="006F1B3D" w:rsidRPr="002462BE" w:rsidRDefault="006F1B3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FFBDDCA" w14:textId="77777777" w:rsidR="006F1B3D" w:rsidRPr="002462BE" w:rsidRDefault="006F1B3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85304" w14:textId="77777777" w:rsidR="006F1B3D" w:rsidRPr="002462BE" w:rsidRDefault="006F1B3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1D2D4A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067A5" w14:textId="333F90C2" w:rsidR="006F1B3D" w:rsidRPr="002462BE" w:rsidRDefault="006F1B3D"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16.</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3950333" w14:textId="15857E19" w:rsidR="006F1B3D" w:rsidRPr="002462BE" w:rsidRDefault="0030142A"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Kirtimų g., 47, Vilniaus m., Vilniaus m. sav.</w:t>
            </w:r>
          </w:p>
        </w:tc>
        <w:tc>
          <w:tcPr>
            <w:tcW w:w="1135" w:type="pct"/>
            <w:tcBorders>
              <w:top w:val="single" w:sz="4" w:space="0" w:color="auto"/>
              <w:left w:val="nil"/>
              <w:bottom w:val="single" w:sz="4" w:space="0" w:color="auto"/>
              <w:right w:val="single" w:sz="4" w:space="0" w:color="auto"/>
            </w:tcBorders>
            <w:vAlign w:val="center"/>
          </w:tcPr>
          <w:p w14:paraId="36A8A8B3" w14:textId="77777777" w:rsidR="006F1B3D" w:rsidRPr="002462BE" w:rsidRDefault="006F1B3D"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7F5CA787" w14:textId="77777777" w:rsidR="006F1B3D" w:rsidRPr="002462BE" w:rsidRDefault="006F1B3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3D158" w14:textId="77777777" w:rsidR="006F1B3D" w:rsidRPr="002462BE" w:rsidRDefault="006F1B3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9C0564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0346FD7" w14:textId="77777777" w:rsidR="006F1B3D" w:rsidRPr="002462BE" w:rsidRDefault="006F1B3D"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38A43" w14:textId="77777777" w:rsidR="006F1B3D" w:rsidRPr="002462BE" w:rsidRDefault="006F1B3D"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BE941" w14:textId="77777777" w:rsidR="006F1B3D" w:rsidRPr="002462BE" w:rsidRDefault="006F1B3D"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6F1B3D" w:rsidRPr="002462BE" w14:paraId="35DA93B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2BBB332" w14:textId="77777777" w:rsidR="006F1B3D" w:rsidRPr="002462BE" w:rsidRDefault="006F1B3D"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65C3C" w14:textId="77777777" w:rsidR="006F1B3D" w:rsidRPr="002462BE" w:rsidRDefault="006F1B3D"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D1FD2" w14:textId="77777777" w:rsidR="006F1B3D" w:rsidRPr="002462BE" w:rsidRDefault="006F1B3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1D61471F" w14:textId="77777777" w:rsidR="006F1B3D" w:rsidRPr="002462BE" w:rsidRDefault="006F1B3D" w:rsidP="006F1B3D">
      <w:pPr>
        <w:pStyle w:val="Sraopastraipa"/>
        <w:spacing w:after="0" w:line="240" w:lineRule="auto"/>
        <w:rPr>
          <w:rFonts w:ascii="Calibri Light" w:hAnsi="Calibri Light" w:cs="Calibri Light"/>
          <w:b/>
          <w:sz w:val="16"/>
          <w:szCs w:val="16"/>
        </w:rPr>
      </w:pPr>
    </w:p>
    <w:p w14:paraId="37F224DD" w14:textId="77777777" w:rsidR="006F1B3D" w:rsidRPr="002462BE" w:rsidRDefault="006F1B3D" w:rsidP="006F1B3D">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429284D" w14:textId="77777777" w:rsidR="00786A87" w:rsidRPr="002462BE" w:rsidRDefault="00786A87" w:rsidP="00786A87">
      <w:pPr>
        <w:pStyle w:val="Sraopastraipa"/>
        <w:spacing w:after="0"/>
        <w:rPr>
          <w:rFonts w:ascii="Calibri Light" w:hAnsi="Calibri Light" w:cs="Calibri Light"/>
          <w:b/>
          <w:sz w:val="16"/>
          <w:szCs w:val="16"/>
        </w:rPr>
      </w:pPr>
    </w:p>
    <w:p w14:paraId="0E2C87DA" w14:textId="10B7BE24" w:rsidR="0030142A" w:rsidRPr="002462BE" w:rsidRDefault="0030142A" w:rsidP="0030142A">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lastRenderedPageBreak/>
        <w:t>6.17. lentelė.</w:t>
      </w:r>
      <w:r w:rsidRPr="002462BE">
        <w:rPr>
          <w:rFonts w:ascii="Calibri Light" w:hAnsi="Calibri Light" w:cs="Calibri Light"/>
          <w:b/>
          <w:bCs/>
          <w:sz w:val="16"/>
          <w:szCs w:val="16"/>
          <w:lang w:val="lt-LT" w:eastAsia="lt-LT"/>
        </w:rPr>
        <w:t xml:space="preserve"> </w:t>
      </w:r>
      <w:r w:rsidR="00DA1073" w:rsidRPr="002462BE">
        <w:rPr>
          <w:rFonts w:ascii="Calibri Light" w:hAnsi="Calibri Light" w:cs="Calibri Light"/>
          <w:b/>
          <w:bCs/>
          <w:sz w:val="16"/>
          <w:szCs w:val="16"/>
          <w:lang w:val="lt-LT" w:eastAsia="lt-LT"/>
        </w:rPr>
        <w:t>Gedimino pr., 16, Vilniaus m., Vilniaus m. sav</w:t>
      </w:r>
      <w:r w:rsidR="00DA1073" w:rsidRPr="002462BE">
        <w:rPr>
          <w:rFonts w:ascii="Calibri Light" w:hAnsi="Calibri Light" w:cs="Calibri Light"/>
          <w:sz w:val="20"/>
          <w:szCs w:val="20"/>
          <w:lang w:val="lt-LT" w:eastAsia="lt-LT"/>
        </w:rPr>
        <w:t>.</w:t>
      </w:r>
      <w:r w:rsidRPr="002462BE">
        <w:rPr>
          <w:rFonts w:ascii="Calibri Light" w:hAnsi="Calibri Light" w:cs="Calibri Light"/>
          <w:b/>
          <w:bCs/>
          <w:sz w:val="16"/>
          <w:szCs w:val="16"/>
          <w:lang w:val="lt-LT" w:eastAsia="lt-LT"/>
        </w:rPr>
        <w:t xml:space="preserve"> </w:t>
      </w:r>
      <w:r w:rsidRPr="002462BE">
        <w:rPr>
          <w:rFonts w:ascii="Calibri Light" w:hAnsi="Calibri Light" w:cs="Calibri Light"/>
          <w:b/>
          <w:bCs/>
          <w:sz w:val="16"/>
          <w:szCs w:val="16"/>
          <w:lang w:val="lt-LT"/>
        </w:rPr>
        <w:t>(17-a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4CEB68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6472F6" w14:textId="77777777" w:rsidR="0030142A" w:rsidRPr="002462BE" w:rsidRDefault="0030142A"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19B2D1E" w14:textId="77777777" w:rsidR="0030142A" w:rsidRPr="002462BE" w:rsidRDefault="0030142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691ECB5C" w14:textId="77777777" w:rsidR="0030142A" w:rsidRPr="002462BE" w:rsidRDefault="0030142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D6C852D" w14:textId="77777777" w:rsidR="0030142A" w:rsidRPr="002462BE" w:rsidRDefault="0030142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273DF9BF" w14:textId="77777777" w:rsidR="0030142A" w:rsidRPr="002462BE" w:rsidRDefault="0030142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FA2EB88" w14:textId="77777777" w:rsidR="0030142A" w:rsidRPr="002462BE" w:rsidRDefault="0030142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78327D65" w14:textId="77777777" w:rsidR="0030142A" w:rsidRPr="002462BE" w:rsidRDefault="0030142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4018659" w14:textId="77777777" w:rsidR="0030142A" w:rsidRPr="002462BE" w:rsidRDefault="0030142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BEB83" w14:textId="77777777" w:rsidR="0030142A" w:rsidRPr="002462BE" w:rsidRDefault="0030142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7D6B8A3" w14:textId="77777777" w:rsidR="0030142A" w:rsidRPr="002462BE" w:rsidRDefault="0030142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37619F5" w14:textId="77777777" w:rsidR="0030142A" w:rsidRPr="002462BE" w:rsidRDefault="0030142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95286A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93E244D" w14:textId="77777777" w:rsidR="0030142A" w:rsidRPr="002462BE" w:rsidRDefault="0030142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70037915" w14:textId="77777777" w:rsidR="0030142A" w:rsidRPr="002462BE" w:rsidRDefault="0030142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50491609" w14:textId="77777777" w:rsidR="0030142A" w:rsidRPr="002462BE" w:rsidRDefault="0030142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1EDF3768" w14:textId="77777777" w:rsidR="0030142A" w:rsidRPr="002462BE" w:rsidRDefault="0030142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5D45FA" w14:textId="77777777" w:rsidR="0030142A" w:rsidRPr="002462BE" w:rsidRDefault="0030142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775F0F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056241" w14:textId="09DD70F2" w:rsidR="0030142A" w:rsidRPr="002462BE" w:rsidRDefault="0030142A"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17.</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F97356D" w14:textId="6160E735" w:rsidR="0030142A" w:rsidRPr="002462BE" w:rsidRDefault="00DA1073"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Gedimino pr., 16, Vilniaus m., Vilniaus m. sav.</w:t>
            </w:r>
          </w:p>
        </w:tc>
        <w:tc>
          <w:tcPr>
            <w:tcW w:w="1135" w:type="pct"/>
            <w:tcBorders>
              <w:top w:val="single" w:sz="4" w:space="0" w:color="auto"/>
              <w:left w:val="nil"/>
              <w:bottom w:val="single" w:sz="4" w:space="0" w:color="auto"/>
              <w:right w:val="single" w:sz="4" w:space="0" w:color="auto"/>
            </w:tcBorders>
            <w:vAlign w:val="center"/>
          </w:tcPr>
          <w:p w14:paraId="06E959F6" w14:textId="77777777" w:rsidR="0030142A" w:rsidRPr="002462BE" w:rsidRDefault="0030142A"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412CF128" w14:textId="77777777" w:rsidR="0030142A" w:rsidRPr="002462BE" w:rsidRDefault="0030142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C6D9C" w14:textId="77777777" w:rsidR="0030142A" w:rsidRPr="002462BE" w:rsidRDefault="0030142A"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266A51A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2A9C770" w14:textId="77777777" w:rsidR="0030142A" w:rsidRPr="002462BE" w:rsidRDefault="0030142A"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4E4C3" w14:textId="77777777" w:rsidR="0030142A" w:rsidRPr="002462BE" w:rsidRDefault="0030142A"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8D4D8" w14:textId="77777777" w:rsidR="0030142A" w:rsidRPr="002462BE" w:rsidRDefault="0030142A"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30142A" w:rsidRPr="002462BE" w14:paraId="35C3185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7CBAF83" w14:textId="77777777" w:rsidR="0030142A" w:rsidRPr="002462BE" w:rsidRDefault="0030142A"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91CBE" w14:textId="77777777" w:rsidR="0030142A" w:rsidRPr="002462BE" w:rsidRDefault="0030142A"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06AEF" w14:textId="77777777" w:rsidR="0030142A" w:rsidRPr="002462BE" w:rsidRDefault="0030142A"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188A4A7B" w14:textId="77777777" w:rsidR="0030142A" w:rsidRPr="002462BE" w:rsidRDefault="0030142A" w:rsidP="0030142A">
      <w:pPr>
        <w:pStyle w:val="Sraopastraipa"/>
        <w:spacing w:after="0" w:line="240" w:lineRule="auto"/>
        <w:rPr>
          <w:rFonts w:ascii="Calibri Light" w:hAnsi="Calibri Light" w:cs="Calibri Light"/>
          <w:b/>
          <w:sz w:val="16"/>
          <w:szCs w:val="16"/>
        </w:rPr>
      </w:pPr>
    </w:p>
    <w:p w14:paraId="0C5807FC" w14:textId="77777777" w:rsidR="0030142A" w:rsidRPr="002462BE" w:rsidRDefault="0030142A" w:rsidP="0030142A">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83703F9" w14:textId="77777777" w:rsidR="0030142A" w:rsidRPr="002462BE" w:rsidRDefault="0030142A" w:rsidP="0030142A">
      <w:pPr>
        <w:pStyle w:val="Sraopastraipa"/>
        <w:spacing w:after="0"/>
        <w:rPr>
          <w:rFonts w:ascii="Calibri Light" w:hAnsi="Calibri Light" w:cs="Calibri Light"/>
          <w:b/>
          <w:sz w:val="16"/>
          <w:szCs w:val="16"/>
        </w:rPr>
      </w:pPr>
    </w:p>
    <w:p w14:paraId="3A5374DD" w14:textId="6309F98F" w:rsidR="008B3BDB" w:rsidRPr="002462BE" w:rsidRDefault="008B3BDB" w:rsidP="008B3BDB">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6.18. lentelė.</w:t>
      </w:r>
      <w:r w:rsidRPr="002462BE">
        <w:rPr>
          <w:rFonts w:ascii="Calibri Light" w:hAnsi="Calibri Light" w:cs="Calibri Light"/>
          <w:b/>
          <w:bCs/>
          <w:sz w:val="16"/>
          <w:szCs w:val="16"/>
          <w:lang w:val="lt-LT" w:eastAsia="lt-LT"/>
        </w:rPr>
        <w:t xml:space="preserve"> </w:t>
      </w:r>
      <w:r w:rsidR="008E4BDE" w:rsidRPr="002462BE">
        <w:rPr>
          <w:rFonts w:ascii="Calibri Light" w:hAnsi="Calibri Light" w:cs="Calibri Light"/>
          <w:b/>
          <w:bCs/>
          <w:sz w:val="16"/>
          <w:szCs w:val="16"/>
          <w:lang w:val="lt-LT" w:eastAsia="lt-LT"/>
        </w:rPr>
        <w:t>Raudondvario pl., 164, Kauno m., Kauno m. sav.</w:t>
      </w:r>
      <w:r w:rsidRPr="002462BE">
        <w:rPr>
          <w:rFonts w:ascii="Calibri Light" w:hAnsi="Calibri Light" w:cs="Calibri Light"/>
          <w:b/>
          <w:bCs/>
          <w:sz w:val="16"/>
          <w:szCs w:val="16"/>
          <w:lang w:val="lt-LT" w:eastAsia="lt-LT"/>
        </w:rPr>
        <w:t xml:space="preserve"> </w:t>
      </w:r>
      <w:r w:rsidRPr="002462BE">
        <w:rPr>
          <w:rFonts w:ascii="Calibri Light" w:hAnsi="Calibri Light" w:cs="Calibri Light"/>
          <w:b/>
          <w:bCs/>
          <w:sz w:val="16"/>
          <w:szCs w:val="16"/>
          <w:lang w:val="lt-LT"/>
        </w:rPr>
        <w:t>(18-a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2851A0F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71682" w14:textId="77777777" w:rsidR="008B3BDB" w:rsidRPr="002462BE" w:rsidRDefault="008B3BDB"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0E732FF" w14:textId="77777777" w:rsidR="008B3BDB" w:rsidRPr="002462BE" w:rsidRDefault="008B3BD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09C3C34" w14:textId="77777777" w:rsidR="008B3BDB" w:rsidRPr="002462BE" w:rsidRDefault="008B3BD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4BE4906" w14:textId="77777777" w:rsidR="008B3BDB" w:rsidRPr="002462BE" w:rsidRDefault="008B3BD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13040C27" w14:textId="77777777" w:rsidR="008B3BDB" w:rsidRPr="002462BE" w:rsidRDefault="008B3BD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1D52F025" w14:textId="77777777" w:rsidR="008B3BDB" w:rsidRPr="002462BE" w:rsidRDefault="008B3BD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11D389F3" w14:textId="77777777" w:rsidR="008B3BDB" w:rsidRPr="002462BE" w:rsidRDefault="008B3BD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B5FF867" w14:textId="77777777" w:rsidR="008B3BDB" w:rsidRPr="002462BE" w:rsidRDefault="008B3BD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C99269" w14:textId="77777777" w:rsidR="008B3BDB" w:rsidRPr="002462BE" w:rsidRDefault="008B3BD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6F029DE2" w14:textId="77777777" w:rsidR="008B3BDB" w:rsidRPr="002462BE" w:rsidRDefault="008B3BD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26FDBD7" w14:textId="77777777" w:rsidR="008B3BDB" w:rsidRPr="002462BE" w:rsidRDefault="008B3BD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644A5FE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E983596" w14:textId="77777777" w:rsidR="008B3BDB" w:rsidRPr="002462BE" w:rsidRDefault="008B3BD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04C94E3" w14:textId="77777777" w:rsidR="008B3BDB" w:rsidRPr="002462BE" w:rsidRDefault="008B3BD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64F87053" w14:textId="77777777" w:rsidR="008B3BDB" w:rsidRPr="002462BE" w:rsidRDefault="008B3BD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9FA1245" w14:textId="77777777" w:rsidR="008B3BDB" w:rsidRPr="002462BE" w:rsidRDefault="008B3BD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9BAD0A" w14:textId="77777777" w:rsidR="008B3BDB" w:rsidRPr="002462BE" w:rsidRDefault="008B3BD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6BCD09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4D0F56" w14:textId="0D05FB1F" w:rsidR="008B3BDB" w:rsidRPr="002462BE" w:rsidRDefault="008B3BDB"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18.</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B520C7D" w14:textId="4A0D768E" w:rsidR="008B3BDB" w:rsidRPr="002462BE" w:rsidRDefault="008E4BDE"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Raudondvario pl., 164, Kauno m., Kauno m. sav.</w:t>
            </w:r>
          </w:p>
        </w:tc>
        <w:tc>
          <w:tcPr>
            <w:tcW w:w="1135" w:type="pct"/>
            <w:tcBorders>
              <w:top w:val="single" w:sz="4" w:space="0" w:color="auto"/>
              <w:left w:val="nil"/>
              <w:bottom w:val="single" w:sz="4" w:space="0" w:color="auto"/>
              <w:right w:val="single" w:sz="4" w:space="0" w:color="auto"/>
            </w:tcBorders>
            <w:vAlign w:val="center"/>
          </w:tcPr>
          <w:p w14:paraId="45B604BB" w14:textId="77777777" w:rsidR="008B3BDB" w:rsidRPr="002462BE" w:rsidRDefault="008B3BDB"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72E0545F" w14:textId="77777777" w:rsidR="008B3BDB" w:rsidRPr="002462BE" w:rsidRDefault="008B3BD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1A392" w14:textId="77777777" w:rsidR="008B3BDB" w:rsidRPr="002462BE" w:rsidRDefault="008B3BDB"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81E9A5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49BCFD5" w14:textId="77777777" w:rsidR="008B3BDB" w:rsidRPr="002462BE" w:rsidRDefault="008B3BDB"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0EC3B" w14:textId="77777777" w:rsidR="008B3BDB" w:rsidRPr="002462BE" w:rsidRDefault="008B3BDB"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F362B4" w14:textId="77777777" w:rsidR="008B3BDB" w:rsidRPr="002462BE" w:rsidRDefault="008B3BDB"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8B3BDB" w:rsidRPr="002462BE" w14:paraId="1584FD3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913B454" w14:textId="77777777" w:rsidR="008B3BDB" w:rsidRPr="002462BE" w:rsidRDefault="008B3BDB"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9C13F" w14:textId="77777777" w:rsidR="008B3BDB" w:rsidRPr="002462BE" w:rsidRDefault="008B3BDB"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779B6" w14:textId="77777777" w:rsidR="008B3BDB" w:rsidRPr="002462BE" w:rsidRDefault="008B3BDB"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9F295AC" w14:textId="77777777" w:rsidR="008B3BDB" w:rsidRPr="002462BE" w:rsidRDefault="008B3BDB" w:rsidP="008B3BDB">
      <w:pPr>
        <w:pStyle w:val="Sraopastraipa"/>
        <w:spacing w:after="0" w:line="240" w:lineRule="auto"/>
        <w:rPr>
          <w:rFonts w:ascii="Calibri Light" w:hAnsi="Calibri Light" w:cs="Calibri Light"/>
          <w:b/>
          <w:sz w:val="16"/>
          <w:szCs w:val="16"/>
        </w:rPr>
      </w:pPr>
    </w:p>
    <w:p w14:paraId="5A64C2E5" w14:textId="77777777" w:rsidR="008B3BDB" w:rsidRPr="002462BE" w:rsidRDefault="008B3BDB" w:rsidP="008B3BDB">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95E4DC0" w14:textId="77777777" w:rsidR="008B3BDB" w:rsidRPr="002462BE" w:rsidRDefault="008B3BDB" w:rsidP="008B3BDB">
      <w:pPr>
        <w:pStyle w:val="Sraopastraipa"/>
        <w:spacing w:after="0"/>
        <w:rPr>
          <w:rFonts w:ascii="Calibri Light" w:hAnsi="Calibri Light" w:cs="Calibri Light"/>
          <w:b/>
          <w:sz w:val="16"/>
          <w:szCs w:val="16"/>
        </w:rPr>
      </w:pPr>
    </w:p>
    <w:p w14:paraId="5D1B837E" w14:textId="0C7E4B9F" w:rsidR="00857635" w:rsidRPr="002462BE" w:rsidRDefault="00857635" w:rsidP="00857635">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6.19. lentelė.</w:t>
      </w:r>
      <w:r w:rsidRPr="002462BE">
        <w:rPr>
          <w:rFonts w:ascii="Calibri Light" w:hAnsi="Calibri Light" w:cs="Calibri Light"/>
          <w:b/>
          <w:sz w:val="16"/>
          <w:szCs w:val="16"/>
          <w:lang w:val="lt-LT" w:eastAsia="lt-LT"/>
        </w:rPr>
        <w:t xml:space="preserve"> </w:t>
      </w:r>
      <w:r w:rsidR="00F22AC4" w:rsidRPr="002462BE">
        <w:rPr>
          <w:rFonts w:ascii="Calibri Light" w:hAnsi="Calibri Light" w:cs="Calibri Light"/>
          <w:b/>
          <w:sz w:val="16"/>
          <w:szCs w:val="16"/>
          <w:lang w:val="lt-LT" w:eastAsia="lt-LT"/>
        </w:rPr>
        <w:t>Pramonės pr., 22, Kauno m., Kauno m. sav.</w:t>
      </w:r>
      <w:r w:rsidRPr="002462BE">
        <w:rPr>
          <w:rFonts w:ascii="Calibri Light" w:hAnsi="Calibri Light" w:cs="Calibri Light"/>
          <w:b/>
          <w:sz w:val="16"/>
          <w:szCs w:val="16"/>
          <w:lang w:val="lt-LT" w:eastAsia="lt-LT"/>
        </w:rPr>
        <w:t xml:space="preserve"> </w:t>
      </w:r>
      <w:r w:rsidRPr="002462BE">
        <w:rPr>
          <w:rFonts w:ascii="Calibri Light" w:hAnsi="Calibri Light" w:cs="Calibri Light"/>
          <w:b/>
          <w:bCs/>
          <w:sz w:val="16"/>
          <w:szCs w:val="16"/>
          <w:lang w:val="lt-LT"/>
        </w:rPr>
        <w:t>(19-a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F97D18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906619" w14:textId="77777777" w:rsidR="00857635" w:rsidRPr="002462BE" w:rsidRDefault="00857635"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5A98115" w14:textId="77777777" w:rsidR="00857635" w:rsidRPr="002462BE" w:rsidRDefault="008576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62C9DEB7" w14:textId="77777777" w:rsidR="00857635" w:rsidRPr="002462BE" w:rsidRDefault="008576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571F562" w14:textId="77777777" w:rsidR="00857635" w:rsidRPr="002462BE" w:rsidRDefault="008576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2FDFA7D0" w14:textId="77777777" w:rsidR="00857635" w:rsidRPr="002462BE" w:rsidRDefault="008576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3235B01A" w14:textId="77777777" w:rsidR="00857635" w:rsidRPr="002462BE" w:rsidRDefault="008576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50B1B19B" w14:textId="77777777" w:rsidR="00857635" w:rsidRPr="002462BE" w:rsidRDefault="008576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BF7712F" w14:textId="77777777" w:rsidR="00857635" w:rsidRPr="002462BE" w:rsidRDefault="008576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BDE4CC" w14:textId="77777777" w:rsidR="00857635" w:rsidRPr="002462BE" w:rsidRDefault="008576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05FF6651" w14:textId="77777777" w:rsidR="00857635" w:rsidRPr="002462BE" w:rsidRDefault="008576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204DCCF" w14:textId="77777777" w:rsidR="00857635" w:rsidRPr="002462BE" w:rsidRDefault="008576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48CA713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E4F250D" w14:textId="77777777" w:rsidR="00857635" w:rsidRPr="002462BE" w:rsidRDefault="0085763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D4D564A" w14:textId="77777777" w:rsidR="00857635" w:rsidRPr="002462BE" w:rsidRDefault="0085763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5AF42461" w14:textId="77777777" w:rsidR="00857635" w:rsidRPr="002462BE" w:rsidRDefault="0085763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32492B9" w14:textId="77777777" w:rsidR="00857635" w:rsidRPr="002462BE" w:rsidRDefault="0085763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DBC38" w14:textId="77777777" w:rsidR="00857635" w:rsidRPr="002462BE" w:rsidRDefault="0085763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C4DC36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6C9D0" w14:textId="584EFF3D" w:rsidR="00857635" w:rsidRPr="002462BE" w:rsidRDefault="00857635"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19.</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7590130" w14:textId="1828CC96" w:rsidR="00857635" w:rsidRPr="002462BE" w:rsidRDefault="00F22AC4"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Pramonės pr., 22, Kauno m., Kauno m. sav.</w:t>
            </w:r>
          </w:p>
        </w:tc>
        <w:tc>
          <w:tcPr>
            <w:tcW w:w="1135" w:type="pct"/>
            <w:tcBorders>
              <w:top w:val="single" w:sz="4" w:space="0" w:color="auto"/>
              <w:left w:val="nil"/>
              <w:bottom w:val="single" w:sz="4" w:space="0" w:color="auto"/>
              <w:right w:val="single" w:sz="4" w:space="0" w:color="auto"/>
            </w:tcBorders>
            <w:vAlign w:val="center"/>
          </w:tcPr>
          <w:p w14:paraId="4C8F52FF" w14:textId="77777777" w:rsidR="00857635" w:rsidRPr="002462BE" w:rsidRDefault="00857635"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16FE232" w14:textId="77777777" w:rsidR="00857635" w:rsidRPr="002462BE" w:rsidRDefault="0085763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55EAC" w14:textId="77777777" w:rsidR="00857635" w:rsidRPr="002462BE" w:rsidRDefault="00857635"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0E4437F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E4E14DE" w14:textId="77777777" w:rsidR="00857635" w:rsidRPr="002462BE" w:rsidRDefault="00857635"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36962" w14:textId="77777777" w:rsidR="00857635" w:rsidRPr="002462BE" w:rsidRDefault="00857635"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E9B2F" w14:textId="77777777" w:rsidR="00857635" w:rsidRPr="002462BE" w:rsidRDefault="00857635"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857635" w:rsidRPr="002462BE" w14:paraId="7F1344C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A23A2B2" w14:textId="77777777" w:rsidR="00857635" w:rsidRPr="002462BE" w:rsidRDefault="00857635"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567B1" w14:textId="77777777" w:rsidR="00857635" w:rsidRPr="002462BE" w:rsidRDefault="00857635"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7FA1E" w14:textId="77777777" w:rsidR="00857635" w:rsidRPr="002462BE" w:rsidRDefault="00857635"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143B954" w14:textId="77777777" w:rsidR="00857635" w:rsidRPr="002462BE" w:rsidRDefault="00857635" w:rsidP="00857635">
      <w:pPr>
        <w:pStyle w:val="Sraopastraipa"/>
        <w:spacing w:after="0" w:line="240" w:lineRule="auto"/>
        <w:rPr>
          <w:rFonts w:ascii="Calibri Light" w:hAnsi="Calibri Light" w:cs="Calibri Light"/>
          <w:b/>
          <w:sz w:val="16"/>
          <w:szCs w:val="16"/>
        </w:rPr>
      </w:pPr>
    </w:p>
    <w:p w14:paraId="3E29965F" w14:textId="77777777" w:rsidR="00857635" w:rsidRPr="002462BE" w:rsidRDefault="00857635" w:rsidP="00857635">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0AF79F7" w14:textId="6214C0D0" w:rsidR="00F22AC4" w:rsidRPr="002462BE" w:rsidRDefault="00F22AC4" w:rsidP="00F22AC4">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156042" w:rsidRPr="002462BE">
        <w:rPr>
          <w:rFonts w:ascii="Calibri Light" w:hAnsi="Calibri Light" w:cs="Calibri Light"/>
          <w:b/>
          <w:sz w:val="16"/>
          <w:szCs w:val="16"/>
          <w:lang w:val="lt-LT"/>
        </w:rPr>
        <w:t>20</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156042" w:rsidRPr="002462BE">
        <w:rPr>
          <w:rFonts w:ascii="Calibri Light" w:hAnsi="Calibri Light" w:cs="Calibri Light"/>
          <w:b/>
          <w:bCs/>
          <w:sz w:val="16"/>
          <w:szCs w:val="16"/>
          <w:lang w:val="lt-LT" w:eastAsia="lt-LT"/>
        </w:rPr>
        <w:t>Sausalaukės k., Svėdasų sen</w:t>
      </w:r>
      <w:r w:rsidR="00156042" w:rsidRPr="002462BE">
        <w:rPr>
          <w:rFonts w:ascii="Calibri Light" w:hAnsi="Calibri Light" w:cs="Calibri Light"/>
          <w:sz w:val="20"/>
          <w:szCs w:val="20"/>
          <w:lang w:val="lt-LT" w:eastAsia="lt-LT"/>
        </w:rPr>
        <w:t>.</w:t>
      </w:r>
      <w:r w:rsidRPr="002462BE">
        <w:rPr>
          <w:rFonts w:ascii="Calibri Light" w:hAnsi="Calibri Light" w:cs="Calibri Light"/>
          <w:b/>
          <w:sz w:val="16"/>
          <w:szCs w:val="16"/>
          <w:lang w:val="lt-LT" w:eastAsia="lt-LT"/>
        </w:rPr>
        <w:t xml:space="preserve"> </w:t>
      </w:r>
      <w:r w:rsidRPr="002462BE">
        <w:rPr>
          <w:rFonts w:ascii="Calibri Light" w:hAnsi="Calibri Light" w:cs="Calibri Light"/>
          <w:b/>
          <w:bCs/>
          <w:sz w:val="16"/>
          <w:szCs w:val="16"/>
          <w:lang w:val="lt-LT"/>
        </w:rPr>
        <w:t>(</w:t>
      </w:r>
      <w:r w:rsidR="00D10FB5" w:rsidRPr="002462BE">
        <w:rPr>
          <w:rFonts w:ascii="Calibri Light" w:hAnsi="Calibri Light" w:cs="Calibri Light"/>
          <w:b/>
          <w:bCs/>
          <w:sz w:val="16"/>
          <w:szCs w:val="16"/>
          <w:lang w:val="lt-LT"/>
        </w:rPr>
        <w:t>20-</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5583846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E6D6B1" w14:textId="77777777" w:rsidR="00F22AC4" w:rsidRPr="002462BE" w:rsidRDefault="00F22AC4"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0C7159A" w14:textId="77777777" w:rsidR="00F22AC4" w:rsidRPr="002462BE" w:rsidRDefault="00F22AC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70946B7E" w14:textId="77777777" w:rsidR="00F22AC4" w:rsidRPr="002462BE" w:rsidRDefault="00F22AC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8ECA39C" w14:textId="77777777" w:rsidR="00F22AC4" w:rsidRPr="002462BE" w:rsidRDefault="00F22AC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94D46CC" w14:textId="77777777" w:rsidR="00F22AC4" w:rsidRPr="002462BE" w:rsidRDefault="00F22AC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24A209FB" w14:textId="77777777" w:rsidR="00F22AC4" w:rsidRPr="002462BE" w:rsidRDefault="00F22AC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77659E0C" w14:textId="77777777" w:rsidR="00F22AC4" w:rsidRPr="002462BE" w:rsidRDefault="00F22AC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106D3796" w14:textId="77777777" w:rsidR="00F22AC4" w:rsidRPr="002462BE" w:rsidRDefault="00F22AC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FA2778" w14:textId="77777777" w:rsidR="00F22AC4" w:rsidRPr="002462BE" w:rsidRDefault="00F22AC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FC9065A" w14:textId="77777777" w:rsidR="00F22AC4" w:rsidRPr="002462BE" w:rsidRDefault="00F22AC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1E0589C8" w14:textId="77777777" w:rsidR="00F22AC4" w:rsidRPr="002462BE" w:rsidRDefault="00F22AC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40139C4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17AB5CA" w14:textId="77777777" w:rsidR="00F22AC4" w:rsidRPr="002462BE" w:rsidRDefault="00F22AC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B9CC878" w14:textId="77777777" w:rsidR="00F22AC4" w:rsidRPr="002462BE" w:rsidRDefault="00F22AC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58C38560" w14:textId="77777777" w:rsidR="00F22AC4" w:rsidRPr="002462BE" w:rsidRDefault="00F22AC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5FE08F49" w14:textId="77777777" w:rsidR="00F22AC4" w:rsidRPr="002462BE" w:rsidRDefault="00F22AC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E5D470" w14:textId="77777777" w:rsidR="00F22AC4" w:rsidRPr="002462BE" w:rsidRDefault="00F22AC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F14264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E8C6F" w14:textId="1270FAFC" w:rsidR="00F22AC4" w:rsidRPr="002462BE" w:rsidRDefault="00D10FB5"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20</w:t>
            </w:r>
            <w:r w:rsidR="00F22AC4"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53E4CDA" w14:textId="4BD4A25C" w:rsidR="00F22AC4" w:rsidRPr="002462BE" w:rsidRDefault="00156042"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Sausalaukės k., Svėdasų sen.</w:t>
            </w:r>
          </w:p>
        </w:tc>
        <w:tc>
          <w:tcPr>
            <w:tcW w:w="1135" w:type="pct"/>
            <w:tcBorders>
              <w:top w:val="single" w:sz="4" w:space="0" w:color="auto"/>
              <w:left w:val="nil"/>
              <w:bottom w:val="single" w:sz="4" w:space="0" w:color="auto"/>
              <w:right w:val="single" w:sz="4" w:space="0" w:color="auto"/>
            </w:tcBorders>
            <w:vAlign w:val="center"/>
          </w:tcPr>
          <w:p w14:paraId="42170875" w14:textId="77777777" w:rsidR="00F22AC4" w:rsidRPr="002462BE" w:rsidRDefault="00F22AC4"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08AC525D" w14:textId="77777777" w:rsidR="00F22AC4" w:rsidRPr="002462BE" w:rsidRDefault="00F22AC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075CD" w14:textId="77777777" w:rsidR="00F22AC4" w:rsidRPr="002462BE" w:rsidRDefault="00F22AC4"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2721B5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30CF503" w14:textId="77777777" w:rsidR="00F22AC4" w:rsidRPr="002462BE" w:rsidRDefault="00F22AC4"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06D07" w14:textId="77777777" w:rsidR="00F22AC4" w:rsidRPr="002462BE" w:rsidRDefault="00F22AC4"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035F77" w14:textId="77777777" w:rsidR="00F22AC4" w:rsidRPr="002462BE" w:rsidRDefault="00F22AC4"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F22AC4" w:rsidRPr="002462BE" w14:paraId="5919B2D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E90CC66" w14:textId="77777777" w:rsidR="00F22AC4" w:rsidRPr="002462BE" w:rsidRDefault="00F22AC4"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E4A6E" w14:textId="77777777" w:rsidR="00F22AC4" w:rsidRPr="002462BE" w:rsidRDefault="00F22AC4"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A54F2" w14:textId="77777777" w:rsidR="00F22AC4" w:rsidRPr="002462BE" w:rsidRDefault="00F22AC4"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49EE9D60" w14:textId="77777777" w:rsidR="00F22AC4" w:rsidRPr="002462BE" w:rsidRDefault="00F22AC4" w:rsidP="00F22AC4">
      <w:pPr>
        <w:pStyle w:val="Sraopastraipa"/>
        <w:spacing w:after="0" w:line="240" w:lineRule="auto"/>
        <w:rPr>
          <w:rFonts w:ascii="Calibri Light" w:hAnsi="Calibri Light" w:cs="Calibri Light"/>
          <w:b/>
          <w:sz w:val="16"/>
          <w:szCs w:val="16"/>
        </w:rPr>
      </w:pPr>
    </w:p>
    <w:p w14:paraId="62183959" w14:textId="77777777" w:rsidR="00F22AC4" w:rsidRPr="002462BE" w:rsidRDefault="00F22AC4" w:rsidP="00F22AC4">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C7A7F98" w14:textId="77777777" w:rsidR="00857635" w:rsidRPr="002462BE" w:rsidRDefault="00857635" w:rsidP="00857635">
      <w:pPr>
        <w:pStyle w:val="Sraopastraipa"/>
        <w:spacing w:after="0"/>
        <w:rPr>
          <w:rFonts w:ascii="Calibri Light" w:hAnsi="Calibri Light" w:cs="Calibri Light"/>
          <w:b/>
          <w:sz w:val="16"/>
          <w:szCs w:val="16"/>
        </w:rPr>
      </w:pPr>
    </w:p>
    <w:p w14:paraId="5C98E43D" w14:textId="14B8DAE5" w:rsidR="00760109" w:rsidRPr="002462BE" w:rsidRDefault="00760109" w:rsidP="00760109">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6.21. lentelė.</w:t>
      </w:r>
      <w:r w:rsidRPr="002462BE">
        <w:rPr>
          <w:rFonts w:ascii="Calibri Light" w:hAnsi="Calibri Light" w:cs="Calibri Light"/>
          <w:b/>
          <w:bCs/>
          <w:sz w:val="16"/>
          <w:szCs w:val="16"/>
          <w:lang w:val="lt-LT" w:eastAsia="lt-LT"/>
        </w:rPr>
        <w:t xml:space="preserve"> </w:t>
      </w:r>
      <w:r w:rsidR="009E2FB3" w:rsidRPr="002462BE">
        <w:rPr>
          <w:rFonts w:ascii="Calibri Light" w:hAnsi="Calibri Light" w:cs="Calibri Light"/>
          <w:b/>
          <w:bCs/>
          <w:sz w:val="16"/>
          <w:szCs w:val="16"/>
          <w:lang w:val="lt-LT" w:eastAsia="lt-LT"/>
        </w:rPr>
        <w:t>Dejūnų k., Kurklių sen.</w:t>
      </w:r>
      <w:r w:rsidRPr="002462BE">
        <w:rPr>
          <w:rFonts w:ascii="Calibri Light" w:hAnsi="Calibri Light" w:cs="Calibri Light"/>
          <w:b/>
          <w:sz w:val="16"/>
          <w:szCs w:val="16"/>
          <w:lang w:val="lt-LT" w:eastAsia="lt-LT"/>
        </w:rPr>
        <w:t xml:space="preserve"> </w:t>
      </w:r>
      <w:r w:rsidRPr="002462BE">
        <w:rPr>
          <w:rFonts w:ascii="Calibri Light" w:hAnsi="Calibri Light" w:cs="Calibri Light"/>
          <w:b/>
          <w:bCs/>
          <w:sz w:val="16"/>
          <w:szCs w:val="16"/>
          <w:lang w:val="lt-LT"/>
        </w:rPr>
        <w:t>(21-a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0D939E1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78CE66" w14:textId="77777777" w:rsidR="00760109" w:rsidRPr="002462BE" w:rsidRDefault="00760109"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59321E1" w14:textId="77777777" w:rsidR="00760109" w:rsidRPr="002462BE" w:rsidRDefault="007601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58879445" w14:textId="77777777" w:rsidR="00760109" w:rsidRPr="002462BE" w:rsidRDefault="007601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64500B9B" w14:textId="77777777" w:rsidR="00760109" w:rsidRPr="002462BE" w:rsidRDefault="007601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DDA32C4" w14:textId="77777777" w:rsidR="00760109" w:rsidRPr="002462BE" w:rsidRDefault="007601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6DA73E6" w14:textId="77777777" w:rsidR="00760109" w:rsidRPr="002462BE" w:rsidRDefault="007601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59D3191" w14:textId="77777777" w:rsidR="00760109" w:rsidRPr="002462BE" w:rsidRDefault="007601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5A8380E9" w14:textId="77777777" w:rsidR="00760109" w:rsidRPr="002462BE" w:rsidRDefault="007601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F54071" w14:textId="77777777" w:rsidR="00760109" w:rsidRPr="002462BE" w:rsidRDefault="007601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8B5E1B4" w14:textId="77777777" w:rsidR="00760109" w:rsidRPr="002462BE" w:rsidRDefault="007601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4A08824" w14:textId="77777777" w:rsidR="00760109" w:rsidRPr="002462BE" w:rsidRDefault="007601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AB0033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324264D" w14:textId="77777777" w:rsidR="00760109" w:rsidRPr="002462BE" w:rsidRDefault="007601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CDE4B49" w14:textId="77777777" w:rsidR="00760109" w:rsidRPr="002462BE" w:rsidRDefault="007601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6FB1E58" w14:textId="77777777" w:rsidR="00760109" w:rsidRPr="002462BE" w:rsidRDefault="007601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AC7BBE1" w14:textId="77777777" w:rsidR="00760109" w:rsidRPr="002462BE" w:rsidRDefault="007601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7FA37F" w14:textId="77777777" w:rsidR="00760109" w:rsidRPr="002462BE" w:rsidRDefault="007601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FB0EBD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796600" w14:textId="34990AEB" w:rsidR="00760109" w:rsidRPr="002462BE" w:rsidRDefault="00760109"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21.</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DE43C64" w14:textId="77777777" w:rsidR="00760109" w:rsidRPr="002462BE" w:rsidRDefault="009E2FB3" w:rsidP="00220233">
            <w:pPr>
              <w:pStyle w:val="Sraopastraipa"/>
              <w:ind w:left="8"/>
              <w:contextualSpacing w:val="0"/>
              <w:jc w:val="left"/>
              <w:rPr>
                <w:rFonts w:ascii="Calibri Light" w:hAnsi="Calibri Light" w:cs="Calibri Light"/>
                <w:sz w:val="20"/>
                <w:szCs w:val="20"/>
                <w:lang w:val="lt-LT" w:eastAsia="lt-LT"/>
              </w:rPr>
            </w:pPr>
            <w:r w:rsidRPr="002462BE">
              <w:rPr>
                <w:rFonts w:ascii="Calibri Light" w:hAnsi="Calibri Light" w:cs="Calibri Light"/>
                <w:sz w:val="20"/>
                <w:szCs w:val="20"/>
                <w:lang w:val="lt-LT" w:eastAsia="lt-LT"/>
              </w:rPr>
              <w:t>Dejūnų k., Kurklių sen.</w:t>
            </w:r>
          </w:p>
          <w:p w14:paraId="054AC6E0" w14:textId="3AC298A2" w:rsidR="007217AB" w:rsidRPr="002462BE" w:rsidRDefault="009C3D6C"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b/>
                <w:bCs/>
                <w:sz w:val="20"/>
                <w:szCs w:val="20"/>
                <w:lang w:val="lt-LT" w:eastAsia="lt-LT"/>
              </w:rPr>
              <w:t xml:space="preserve">Tame pačiame bokšte MTS stotys su skirtingų orientacijų antenomis (žr. </w:t>
            </w:r>
            <w:r w:rsidR="001073E2" w:rsidRPr="002462BE">
              <w:rPr>
                <w:rFonts w:ascii="Calibri Light" w:hAnsi="Calibri Light" w:cs="Calibri Light"/>
                <w:b/>
                <w:bCs/>
                <w:sz w:val="20"/>
                <w:szCs w:val="20"/>
                <w:lang w:val="lt-LT" w:eastAsia="lt-LT"/>
              </w:rPr>
              <w:t>3_IA_PD_TS_PPR-902)</w:t>
            </w:r>
          </w:p>
        </w:tc>
        <w:tc>
          <w:tcPr>
            <w:tcW w:w="1135" w:type="pct"/>
            <w:tcBorders>
              <w:top w:val="single" w:sz="4" w:space="0" w:color="auto"/>
              <w:left w:val="nil"/>
              <w:bottom w:val="single" w:sz="4" w:space="0" w:color="auto"/>
              <w:right w:val="single" w:sz="4" w:space="0" w:color="auto"/>
            </w:tcBorders>
            <w:vAlign w:val="center"/>
          </w:tcPr>
          <w:p w14:paraId="20BC2DAF" w14:textId="77777777" w:rsidR="00760109" w:rsidRPr="002462BE" w:rsidRDefault="00760109"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E314FCA" w14:textId="77777777" w:rsidR="00760109" w:rsidRPr="002462BE" w:rsidRDefault="007601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EE194" w14:textId="77777777" w:rsidR="00760109" w:rsidRPr="002462BE" w:rsidRDefault="0076010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C245F4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1557C4B" w14:textId="77777777" w:rsidR="00760109" w:rsidRPr="002462BE" w:rsidRDefault="00760109"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DF827" w14:textId="77777777" w:rsidR="00760109" w:rsidRPr="002462BE" w:rsidRDefault="00760109"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75BEC5" w14:textId="77777777" w:rsidR="00760109" w:rsidRPr="002462BE" w:rsidRDefault="00760109"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760109" w:rsidRPr="002462BE" w14:paraId="6052F45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A67630E" w14:textId="77777777" w:rsidR="00760109" w:rsidRPr="002462BE" w:rsidRDefault="00760109"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0087F" w14:textId="77777777" w:rsidR="00760109" w:rsidRPr="002462BE" w:rsidRDefault="00760109"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2C601" w14:textId="77777777" w:rsidR="00760109" w:rsidRPr="002462BE" w:rsidRDefault="0076010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6974C7F5" w14:textId="77777777" w:rsidR="00760109" w:rsidRPr="002462BE" w:rsidRDefault="00760109" w:rsidP="00760109">
      <w:pPr>
        <w:pStyle w:val="Sraopastraipa"/>
        <w:spacing w:after="0" w:line="240" w:lineRule="auto"/>
        <w:rPr>
          <w:rFonts w:ascii="Calibri Light" w:hAnsi="Calibri Light" w:cs="Calibri Light"/>
          <w:b/>
          <w:sz w:val="16"/>
          <w:szCs w:val="16"/>
        </w:rPr>
      </w:pPr>
    </w:p>
    <w:p w14:paraId="5532333E" w14:textId="77777777" w:rsidR="00760109" w:rsidRPr="002462BE" w:rsidRDefault="00760109" w:rsidP="00760109">
      <w:pPr>
        <w:pStyle w:val="Sraopastraipa"/>
        <w:spacing w:after="0"/>
        <w:rPr>
          <w:rFonts w:ascii="Calibri Light" w:hAnsi="Calibri Light" w:cs="Calibri Light"/>
          <w:b/>
          <w:sz w:val="16"/>
          <w:szCs w:val="16"/>
        </w:rPr>
      </w:pPr>
    </w:p>
    <w:p w14:paraId="07D01E67" w14:textId="77777777" w:rsidR="00572CB8" w:rsidRPr="002462BE" w:rsidRDefault="00572CB8" w:rsidP="00572CB8">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9DC0390" w14:textId="77777777" w:rsidR="00572CB8" w:rsidRPr="002462BE" w:rsidRDefault="00572CB8" w:rsidP="00572CB8">
      <w:pPr>
        <w:pStyle w:val="Sraopastraipa"/>
        <w:spacing w:after="0"/>
        <w:rPr>
          <w:rFonts w:ascii="Calibri Light" w:hAnsi="Calibri Light" w:cs="Calibri Light"/>
          <w:b/>
          <w:sz w:val="16"/>
          <w:szCs w:val="16"/>
        </w:rPr>
      </w:pPr>
    </w:p>
    <w:p w14:paraId="747BA1E4" w14:textId="571CDA16" w:rsidR="00AD3AD1" w:rsidRPr="002462BE" w:rsidRDefault="00AD3AD1" w:rsidP="00AD3AD1">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6.2</w:t>
      </w:r>
      <w:r w:rsidR="00701D4E" w:rsidRPr="002462BE">
        <w:rPr>
          <w:rFonts w:ascii="Calibri Light" w:hAnsi="Calibri Light" w:cs="Calibri Light"/>
          <w:b/>
          <w:sz w:val="16"/>
          <w:szCs w:val="16"/>
          <w:lang w:val="lt-LT"/>
        </w:rPr>
        <w:t>2</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3539EE" w:rsidRPr="002462BE">
        <w:rPr>
          <w:rFonts w:ascii="Calibri Light" w:hAnsi="Calibri Light" w:cs="Calibri Light"/>
          <w:b/>
          <w:bCs/>
          <w:sz w:val="16"/>
          <w:szCs w:val="16"/>
          <w:lang w:val="lt-LT" w:eastAsia="lt-LT"/>
        </w:rPr>
        <w:t>Kiniūnų k., Naujojo Daugėliškio sen.</w:t>
      </w:r>
      <w:r w:rsidR="003539EE" w:rsidRPr="002462BE">
        <w:rPr>
          <w:rFonts w:ascii="Calibri Light" w:hAnsi="Calibri Light" w:cs="Calibri Light"/>
          <w:sz w:val="20"/>
          <w:szCs w:val="20"/>
          <w:lang w:val="lt-LT" w:eastAsia="lt-LT"/>
        </w:rPr>
        <w:t xml:space="preserve"> </w:t>
      </w:r>
      <w:r w:rsidRPr="002462BE">
        <w:rPr>
          <w:rFonts w:ascii="Calibri Light" w:hAnsi="Calibri Light" w:cs="Calibri Light"/>
          <w:b/>
          <w:bCs/>
          <w:sz w:val="16"/>
          <w:szCs w:val="16"/>
          <w:lang w:val="lt-LT"/>
        </w:rPr>
        <w:t>(2</w:t>
      </w:r>
      <w:r w:rsidR="00701D4E" w:rsidRPr="002462BE">
        <w:rPr>
          <w:rFonts w:ascii="Calibri Light" w:hAnsi="Calibri Light" w:cs="Calibri Light"/>
          <w:b/>
          <w:bCs/>
          <w:sz w:val="16"/>
          <w:szCs w:val="16"/>
          <w:lang w:val="lt-LT"/>
        </w:rPr>
        <w:t>2</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1579F0B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FE9719" w14:textId="77777777" w:rsidR="00AD3AD1" w:rsidRPr="002462BE" w:rsidRDefault="00AD3AD1"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2F769E1" w14:textId="77777777" w:rsidR="00AD3AD1" w:rsidRPr="002462BE" w:rsidRDefault="00AD3AD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78A5C7BC" w14:textId="77777777" w:rsidR="00AD3AD1" w:rsidRPr="002462BE" w:rsidRDefault="00AD3AD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AEC5FD3" w14:textId="77777777" w:rsidR="00AD3AD1" w:rsidRPr="002462BE" w:rsidRDefault="00AD3AD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2924E41E" w14:textId="77777777" w:rsidR="00AD3AD1" w:rsidRPr="002462BE" w:rsidRDefault="00AD3AD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7500ACC" w14:textId="77777777" w:rsidR="00AD3AD1" w:rsidRPr="002462BE" w:rsidRDefault="00AD3AD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24BAFAEB" w14:textId="77777777" w:rsidR="00AD3AD1" w:rsidRPr="002462BE" w:rsidRDefault="00AD3AD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3438D5CD" w14:textId="77777777" w:rsidR="00AD3AD1" w:rsidRPr="002462BE" w:rsidRDefault="00AD3AD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6ED771" w14:textId="77777777" w:rsidR="00AD3AD1" w:rsidRPr="002462BE" w:rsidRDefault="00AD3AD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E4BC5D8" w14:textId="77777777" w:rsidR="00AD3AD1" w:rsidRPr="002462BE" w:rsidRDefault="00AD3AD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4BF1C75C" w14:textId="77777777" w:rsidR="00AD3AD1" w:rsidRPr="002462BE" w:rsidRDefault="00AD3AD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16A1C18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2152DBF" w14:textId="77777777" w:rsidR="00AD3AD1" w:rsidRPr="002462BE" w:rsidRDefault="00AD3AD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0188BCE0" w14:textId="77777777" w:rsidR="00AD3AD1" w:rsidRPr="002462BE" w:rsidRDefault="00AD3AD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5C29199" w14:textId="77777777" w:rsidR="00AD3AD1" w:rsidRPr="002462BE" w:rsidRDefault="00AD3AD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4458A292" w14:textId="77777777" w:rsidR="00AD3AD1" w:rsidRPr="002462BE" w:rsidRDefault="00AD3AD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619BC6" w14:textId="77777777" w:rsidR="00AD3AD1" w:rsidRPr="002462BE" w:rsidRDefault="00AD3AD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434B700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99C79" w14:textId="597688A9" w:rsidR="00AD3AD1" w:rsidRPr="002462BE" w:rsidRDefault="00AD3AD1"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2</w:t>
            </w:r>
            <w:r w:rsidR="00701D4E" w:rsidRPr="002462BE">
              <w:rPr>
                <w:rFonts w:ascii="Calibri Light" w:eastAsia="Times New Roman" w:hAnsi="Calibri Light" w:cs="Calibri Light"/>
                <w:sz w:val="24"/>
                <w:szCs w:val="24"/>
                <w:lang w:val="lt-LT" w:eastAsia="lt-LT"/>
              </w:rPr>
              <w:t>2</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844BEA5" w14:textId="28DED0AB" w:rsidR="00AD3AD1" w:rsidRPr="002462BE" w:rsidRDefault="003539EE"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Kiniūnų k., Naujojo Daugėliškio sen.</w:t>
            </w:r>
          </w:p>
        </w:tc>
        <w:tc>
          <w:tcPr>
            <w:tcW w:w="1135" w:type="pct"/>
            <w:tcBorders>
              <w:top w:val="single" w:sz="4" w:space="0" w:color="auto"/>
              <w:left w:val="nil"/>
              <w:bottom w:val="single" w:sz="4" w:space="0" w:color="auto"/>
              <w:right w:val="single" w:sz="4" w:space="0" w:color="auto"/>
            </w:tcBorders>
            <w:vAlign w:val="center"/>
          </w:tcPr>
          <w:p w14:paraId="0052C757" w14:textId="77777777" w:rsidR="00AD3AD1" w:rsidRPr="002462BE" w:rsidRDefault="00AD3AD1"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02B610C7" w14:textId="77777777" w:rsidR="00AD3AD1" w:rsidRPr="002462BE" w:rsidRDefault="00AD3AD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E504E" w14:textId="77777777" w:rsidR="00AD3AD1" w:rsidRPr="002462BE" w:rsidRDefault="00AD3AD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70A86F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01697B9" w14:textId="77777777" w:rsidR="00AD3AD1" w:rsidRPr="002462BE" w:rsidRDefault="00AD3AD1"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77311" w14:textId="77777777" w:rsidR="00AD3AD1" w:rsidRPr="002462BE" w:rsidRDefault="00AD3AD1"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962B5E" w14:textId="77777777" w:rsidR="00AD3AD1" w:rsidRPr="002462BE" w:rsidRDefault="00AD3AD1"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AD3AD1" w:rsidRPr="002462BE" w14:paraId="3066919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9E8BF6B" w14:textId="77777777" w:rsidR="00AD3AD1" w:rsidRPr="002462BE" w:rsidRDefault="00AD3AD1"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45837" w14:textId="77777777" w:rsidR="00AD3AD1" w:rsidRPr="002462BE" w:rsidRDefault="00AD3AD1"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B928FF" w14:textId="77777777" w:rsidR="00AD3AD1" w:rsidRPr="002462BE" w:rsidRDefault="00AD3AD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69EBDDE3" w14:textId="77777777" w:rsidR="00AD3AD1" w:rsidRPr="002462BE" w:rsidRDefault="00AD3AD1" w:rsidP="00AD3AD1">
      <w:pPr>
        <w:pStyle w:val="Sraopastraipa"/>
        <w:spacing w:after="0" w:line="240" w:lineRule="auto"/>
        <w:rPr>
          <w:rFonts w:ascii="Calibri Light" w:hAnsi="Calibri Light" w:cs="Calibri Light"/>
          <w:b/>
          <w:sz w:val="16"/>
          <w:szCs w:val="16"/>
        </w:rPr>
      </w:pPr>
    </w:p>
    <w:p w14:paraId="18AC48B9" w14:textId="77777777" w:rsidR="00AD3AD1" w:rsidRPr="002462BE" w:rsidRDefault="00AD3AD1" w:rsidP="00AD3AD1">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46EB355" w14:textId="77777777" w:rsidR="00AD3AD1" w:rsidRPr="002462BE" w:rsidRDefault="00AD3AD1" w:rsidP="00AD3AD1">
      <w:pPr>
        <w:pStyle w:val="Sraopastraipa"/>
        <w:spacing w:after="0"/>
        <w:rPr>
          <w:rFonts w:ascii="Calibri Light" w:hAnsi="Calibri Light" w:cs="Calibri Light"/>
          <w:b/>
          <w:sz w:val="16"/>
          <w:szCs w:val="16"/>
        </w:rPr>
      </w:pPr>
    </w:p>
    <w:p w14:paraId="4BBA27D7" w14:textId="4A1F357D" w:rsidR="003F3529" w:rsidRPr="002462BE" w:rsidRDefault="003F3529" w:rsidP="003F3529">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6.2</w:t>
      </w:r>
      <w:r w:rsidR="00701D4E" w:rsidRPr="002462BE">
        <w:rPr>
          <w:rFonts w:ascii="Calibri Light" w:hAnsi="Calibri Light" w:cs="Calibri Light"/>
          <w:b/>
          <w:sz w:val="16"/>
          <w:szCs w:val="16"/>
          <w:lang w:val="lt-LT"/>
        </w:rPr>
        <w:t>3</w:t>
      </w:r>
      <w:r w:rsidRPr="002462BE">
        <w:rPr>
          <w:rFonts w:ascii="Calibri Light" w:hAnsi="Calibri Light" w:cs="Calibri Light"/>
          <w:b/>
          <w:sz w:val="16"/>
          <w:szCs w:val="16"/>
          <w:lang w:val="lt-LT"/>
        </w:rPr>
        <w:t>. lentelė.</w:t>
      </w:r>
      <w:r w:rsidR="00F25BD2" w:rsidRPr="002462BE">
        <w:rPr>
          <w:rFonts w:ascii="Calibri Light" w:hAnsi="Calibri Light" w:cs="Calibri Light"/>
          <w:b/>
          <w:bCs/>
          <w:sz w:val="16"/>
          <w:szCs w:val="16"/>
          <w:lang w:eastAsia="lt-LT"/>
        </w:rPr>
        <w:t xml:space="preserve"> </w:t>
      </w:r>
      <w:r w:rsidR="00F25BD2" w:rsidRPr="002462BE">
        <w:rPr>
          <w:rFonts w:ascii="Calibri Light" w:hAnsi="Calibri Light" w:cs="Calibri Light"/>
          <w:b/>
          <w:bCs/>
          <w:sz w:val="16"/>
          <w:szCs w:val="16"/>
          <w:lang w:val="lt-LT" w:eastAsia="lt-LT"/>
        </w:rPr>
        <w:t>Dieveniškių mstl., Dieveniškių sen</w:t>
      </w:r>
      <w:r w:rsidRPr="002462BE">
        <w:rPr>
          <w:rFonts w:ascii="Calibri Light" w:hAnsi="Calibri Light" w:cs="Calibri Light"/>
          <w:b/>
          <w:bCs/>
          <w:sz w:val="16"/>
          <w:szCs w:val="16"/>
          <w:lang w:val="lt-LT" w:eastAsia="lt-LT"/>
        </w:rPr>
        <w:t>.</w:t>
      </w:r>
      <w:r w:rsidRPr="002462BE">
        <w:rPr>
          <w:rFonts w:ascii="Calibri Light" w:hAnsi="Calibri Light" w:cs="Calibri Light"/>
          <w:b/>
          <w:bCs/>
          <w:sz w:val="20"/>
          <w:szCs w:val="20"/>
          <w:lang w:val="lt-LT" w:eastAsia="lt-LT"/>
        </w:rPr>
        <w:t xml:space="preserve"> </w:t>
      </w:r>
      <w:r w:rsidRPr="002462BE">
        <w:rPr>
          <w:rFonts w:ascii="Calibri Light" w:hAnsi="Calibri Light" w:cs="Calibri Light"/>
          <w:b/>
          <w:bCs/>
          <w:sz w:val="16"/>
          <w:szCs w:val="16"/>
          <w:lang w:val="lt-LT"/>
        </w:rPr>
        <w:t>(2</w:t>
      </w:r>
      <w:r w:rsidR="00701D4E" w:rsidRPr="002462BE">
        <w:rPr>
          <w:rFonts w:ascii="Calibri Light" w:hAnsi="Calibri Light" w:cs="Calibri Light"/>
          <w:b/>
          <w:bCs/>
          <w:sz w:val="16"/>
          <w:szCs w:val="16"/>
          <w:lang w:val="lt-LT"/>
        </w:rPr>
        <w:t>3</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04ED24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974D94" w14:textId="77777777" w:rsidR="003F3529" w:rsidRPr="002462BE" w:rsidRDefault="003F3529"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A8804E1" w14:textId="77777777" w:rsidR="003F3529" w:rsidRPr="002462BE" w:rsidRDefault="003F352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F2FE49C" w14:textId="77777777" w:rsidR="003F3529" w:rsidRPr="002462BE" w:rsidRDefault="003F352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B620958" w14:textId="77777777" w:rsidR="003F3529" w:rsidRPr="002462BE" w:rsidRDefault="003F352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B0D322F" w14:textId="77777777" w:rsidR="003F3529" w:rsidRPr="002462BE" w:rsidRDefault="003F352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44B1E45" w14:textId="77777777" w:rsidR="003F3529" w:rsidRPr="002462BE" w:rsidRDefault="003F352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0D53E2C" w14:textId="77777777" w:rsidR="003F3529" w:rsidRPr="002462BE" w:rsidRDefault="003F352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0FBED044" w14:textId="77777777" w:rsidR="003F3529" w:rsidRPr="002462BE" w:rsidRDefault="003F352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486F9C" w14:textId="77777777" w:rsidR="003F3529" w:rsidRPr="002462BE" w:rsidRDefault="003F352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3EE8DC6" w14:textId="77777777" w:rsidR="003F3529" w:rsidRPr="002462BE" w:rsidRDefault="003F352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1C1BBCF" w14:textId="77777777" w:rsidR="003F3529" w:rsidRPr="002462BE" w:rsidRDefault="003F352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1C5EE76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AE6FFF0" w14:textId="77777777" w:rsidR="003F3529" w:rsidRPr="002462BE" w:rsidRDefault="003F352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2AF54892" w14:textId="77777777" w:rsidR="003F3529" w:rsidRPr="002462BE" w:rsidRDefault="003F352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1EEDCD3A" w14:textId="77777777" w:rsidR="003F3529" w:rsidRPr="002462BE" w:rsidRDefault="003F352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3E6E8CA" w14:textId="77777777" w:rsidR="003F3529" w:rsidRPr="002462BE" w:rsidRDefault="003F352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D4221" w14:textId="77777777" w:rsidR="003F3529" w:rsidRPr="002462BE" w:rsidRDefault="003F352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5C43C27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DFEDD2" w14:textId="6D6BE5A0" w:rsidR="003F3529" w:rsidRPr="002462BE" w:rsidRDefault="003F3529"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2</w:t>
            </w:r>
            <w:r w:rsidR="00701D4E" w:rsidRPr="002462BE">
              <w:rPr>
                <w:rFonts w:ascii="Calibri Light" w:eastAsia="Times New Roman" w:hAnsi="Calibri Light" w:cs="Calibri Light"/>
                <w:sz w:val="24"/>
                <w:szCs w:val="24"/>
                <w:lang w:val="lt-LT" w:eastAsia="lt-LT"/>
              </w:rPr>
              <w:t>3</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CB39337" w14:textId="19465230" w:rsidR="003F3529" w:rsidRPr="002462BE" w:rsidRDefault="00F25BD2"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Dieveniškių mstl., Dieveniškių sen.</w:t>
            </w:r>
          </w:p>
        </w:tc>
        <w:tc>
          <w:tcPr>
            <w:tcW w:w="1135" w:type="pct"/>
            <w:tcBorders>
              <w:top w:val="single" w:sz="4" w:space="0" w:color="auto"/>
              <w:left w:val="nil"/>
              <w:bottom w:val="single" w:sz="4" w:space="0" w:color="auto"/>
              <w:right w:val="single" w:sz="4" w:space="0" w:color="auto"/>
            </w:tcBorders>
            <w:vAlign w:val="center"/>
          </w:tcPr>
          <w:p w14:paraId="20237D9F" w14:textId="77777777" w:rsidR="003F3529" w:rsidRPr="002462BE" w:rsidRDefault="003F3529"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0C971209" w14:textId="77777777" w:rsidR="003F3529" w:rsidRPr="002462BE" w:rsidRDefault="003F352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B8B82" w14:textId="77777777" w:rsidR="003F3529" w:rsidRPr="002462BE" w:rsidRDefault="003F352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B0193D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E87E03E" w14:textId="77777777" w:rsidR="003F3529" w:rsidRPr="002462BE" w:rsidRDefault="003F3529"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266EB" w14:textId="77777777" w:rsidR="003F3529" w:rsidRPr="002462BE" w:rsidRDefault="003F3529"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230849" w14:textId="77777777" w:rsidR="003F3529" w:rsidRPr="002462BE" w:rsidRDefault="003F3529"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3F3529" w:rsidRPr="002462BE" w14:paraId="1B4388A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69259BB" w14:textId="77777777" w:rsidR="003F3529" w:rsidRPr="002462BE" w:rsidRDefault="003F3529"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9299D" w14:textId="77777777" w:rsidR="003F3529" w:rsidRPr="002462BE" w:rsidRDefault="003F3529"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E14DF" w14:textId="77777777" w:rsidR="003F3529" w:rsidRPr="002462BE" w:rsidRDefault="003F352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8DD4542" w14:textId="77777777" w:rsidR="003F3529" w:rsidRPr="002462BE" w:rsidRDefault="003F3529" w:rsidP="003F3529">
      <w:pPr>
        <w:pStyle w:val="Sraopastraipa"/>
        <w:spacing w:after="0" w:line="240" w:lineRule="auto"/>
        <w:rPr>
          <w:rFonts w:ascii="Calibri Light" w:hAnsi="Calibri Light" w:cs="Calibri Light"/>
          <w:b/>
          <w:sz w:val="16"/>
          <w:szCs w:val="16"/>
        </w:rPr>
      </w:pPr>
    </w:p>
    <w:p w14:paraId="2BB6B45E" w14:textId="77777777" w:rsidR="003F3529" w:rsidRPr="002462BE" w:rsidRDefault="003F3529" w:rsidP="003F3529">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B324741" w14:textId="77777777" w:rsidR="003F3529" w:rsidRPr="002462BE" w:rsidRDefault="003F3529" w:rsidP="003F3529">
      <w:pPr>
        <w:pStyle w:val="Sraopastraipa"/>
        <w:spacing w:after="0"/>
        <w:rPr>
          <w:rFonts w:ascii="Calibri Light" w:hAnsi="Calibri Light" w:cs="Calibri Light"/>
          <w:b/>
          <w:sz w:val="16"/>
          <w:szCs w:val="16"/>
        </w:rPr>
      </w:pPr>
    </w:p>
    <w:p w14:paraId="60ED8CF3" w14:textId="77777777" w:rsidR="00701D4E" w:rsidRPr="002462BE" w:rsidRDefault="00701D4E" w:rsidP="00F25BD2">
      <w:pPr>
        <w:pStyle w:val="Sraopastraipa"/>
        <w:tabs>
          <w:tab w:val="left" w:pos="0"/>
        </w:tabs>
        <w:spacing w:after="0" w:line="240" w:lineRule="auto"/>
        <w:ind w:left="0"/>
        <w:rPr>
          <w:rFonts w:ascii="Calibri Light" w:hAnsi="Calibri Light" w:cs="Calibri Light"/>
          <w:b/>
          <w:sz w:val="16"/>
          <w:szCs w:val="16"/>
          <w:lang w:val="lt-LT"/>
        </w:rPr>
      </w:pPr>
    </w:p>
    <w:p w14:paraId="5F4A6B65" w14:textId="072C1942" w:rsidR="00F25BD2" w:rsidRPr="002462BE" w:rsidRDefault="00F25BD2" w:rsidP="00F25BD2">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lastRenderedPageBreak/>
        <w:t>6.2</w:t>
      </w:r>
      <w:r w:rsidR="00701D4E" w:rsidRPr="002462BE">
        <w:rPr>
          <w:rFonts w:ascii="Calibri Light" w:hAnsi="Calibri Light" w:cs="Calibri Light"/>
          <w:b/>
          <w:sz w:val="16"/>
          <w:szCs w:val="16"/>
          <w:lang w:val="lt-LT"/>
        </w:rPr>
        <w:t>4</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C95A40" w:rsidRPr="002462BE">
        <w:rPr>
          <w:rFonts w:ascii="Calibri Light" w:hAnsi="Calibri Light" w:cs="Calibri Light"/>
          <w:b/>
          <w:bCs/>
          <w:sz w:val="16"/>
          <w:szCs w:val="16"/>
          <w:lang w:val="lt-LT" w:eastAsia="lt-LT"/>
        </w:rPr>
        <w:t>Molėtų g., 18, Pabradės m., Pabradės miesto sen</w:t>
      </w:r>
      <w:r w:rsidRPr="002462BE">
        <w:rPr>
          <w:rFonts w:ascii="Calibri Light" w:hAnsi="Calibri Light" w:cs="Calibri Light"/>
          <w:b/>
          <w:bCs/>
          <w:sz w:val="16"/>
          <w:szCs w:val="16"/>
          <w:lang w:val="lt-LT" w:eastAsia="lt-LT"/>
        </w:rPr>
        <w:t xml:space="preserve">. </w:t>
      </w:r>
      <w:r w:rsidRPr="002462BE">
        <w:rPr>
          <w:rFonts w:ascii="Calibri Light" w:hAnsi="Calibri Light" w:cs="Calibri Light"/>
          <w:b/>
          <w:bCs/>
          <w:sz w:val="16"/>
          <w:szCs w:val="16"/>
          <w:lang w:val="lt-LT"/>
        </w:rPr>
        <w:t>(2</w:t>
      </w:r>
      <w:r w:rsidR="00701D4E" w:rsidRPr="002462BE">
        <w:rPr>
          <w:rFonts w:ascii="Calibri Light" w:hAnsi="Calibri Light" w:cs="Calibri Light"/>
          <w:b/>
          <w:bCs/>
          <w:sz w:val="16"/>
          <w:szCs w:val="16"/>
          <w:lang w:val="lt-LT"/>
        </w:rPr>
        <w:t>4</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0909490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06F72E" w14:textId="77777777" w:rsidR="00F25BD2" w:rsidRPr="002462BE" w:rsidRDefault="00F25BD2"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745725C" w14:textId="77777777" w:rsidR="00F25BD2" w:rsidRPr="002462BE" w:rsidRDefault="00F25BD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7E40F44E" w14:textId="77777777" w:rsidR="00F25BD2" w:rsidRPr="002462BE" w:rsidRDefault="00F25BD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CE96014" w14:textId="77777777" w:rsidR="00F25BD2" w:rsidRPr="002462BE" w:rsidRDefault="00F25BD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017AFF7" w14:textId="77777777" w:rsidR="00F25BD2" w:rsidRPr="002462BE" w:rsidRDefault="00F25BD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7C66242" w14:textId="77777777" w:rsidR="00F25BD2" w:rsidRPr="002462BE" w:rsidRDefault="00F25BD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40B45B6A" w14:textId="77777777" w:rsidR="00F25BD2" w:rsidRPr="002462BE" w:rsidRDefault="00F25BD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223B863" w14:textId="77777777" w:rsidR="00F25BD2" w:rsidRPr="002462BE" w:rsidRDefault="00F25BD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65A7BA" w14:textId="77777777" w:rsidR="00F25BD2" w:rsidRPr="002462BE" w:rsidRDefault="00F25BD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9E0446A" w14:textId="77777777" w:rsidR="00F25BD2" w:rsidRPr="002462BE" w:rsidRDefault="00F25BD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BAD790A" w14:textId="77777777" w:rsidR="00F25BD2" w:rsidRPr="002462BE" w:rsidRDefault="00F25BD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57036C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4427312" w14:textId="77777777" w:rsidR="00F25BD2" w:rsidRPr="002462BE" w:rsidRDefault="00F25BD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4454CDC" w14:textId="77777777" w:rsidR="00F25BD2" w:rsidRPr="002462BE" w:rsidRDefault="00F25BD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31A26D2A" w14:textId="77777777" w:rsidR="00F25BD2" w:rsidRPr="002462BE" w:rsidRDefault="00F25BD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3F42A48C" w14:textId="77777777" w:rsidR="00F25BD2" w:rsidRPr="002462BE" w:rsidRDefault="00F25BD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AF62DA" w14:textId="77777777" w:rsidR="00F25BD2" w:rsidRPr="002462BE" w:rsidRDefault="00F25BD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FA2BAF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2A4F2" w14:textId="26AEAED6" w:rsidR="00F25BD2" w:rsidRPr="002462BE" w:rsidRDefault="00F25BD2"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2</w:t>
            </w:r>
            <w:r w:rsidR="00701D4E" w:rsidRPr="002462BE">
              <w:rPr>
                <w:rFonts w:ascii="Calibri Light" w:eastAsia="Times New Roman" w:hAnsi="Calibri Light" w:cs="Calibri Light"/>
                <w:sz w:val="24"/>
                <w:szCs w:val="24"/>
                <w:lang w:val="lt-LT" w:eastAsia="lt-LT"/>
              </w:rPr>
              <w:t>4</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3AEAF47" w14:textId="1F8E9247" w:rsidR="00F25BD2" w:rsidRPr="002462BE" w:rsidRDefault="00C95A40"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Molėtų g., 18, Pabradės m., Pabradės miesto sen.</w:t>
            </w:r>
          </w:p>
        </w:tc>
        <w:tc>
          <w:tcPr>
            <w:tcW w:w="1135" w:type="pct"/>
            <w:tcBorders>
              <w:top w:val="single" w:sz="4" w:space="0" w:color="auto"/>
              <w:left w:val="nil"/>
              <w:bottom w:val="single" w:sz="4" w:space="0" w:color="auto"/>
              <w:right w:val="single" w:sz="4" w:space="0" w:color="auto"/>
            </w:tcBorders>
            <w:vAlign w:val="center"/>
          </w:tcPr>
          <w:p w14:paraId="0F872F0E" w14:textId="77777777" w:rsidR="00F25BD2" w:rsidRPr="002462BE" w:rsidRDefault="00F25BD2"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024F417" w14:textId="77777777" w:rsidR="00F25BD2" w:rsidRPr="002462BE" w:rsidRDefault="00F25BD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5058D" w14:textId="77777777" w:rsidR="00F25BD2" w:rsidRPr="002462BE" w:rsidRDefault="00F25BD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71787A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0EBF0F9" w14:textId="77777777" w:rsidR="00F25BD2" w:rsidRPr="002462BE" w:rsidRDefault="00F25BD2"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8465E" w14:textId="77777777" w:rsidR="00F25BD2" w:rsidRPr="002462BE" w:rsidRDefault="00F25BD2"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0049AF" w14:textId="77777777" w:rsidR="00F25BD2" w:rsidRPr="002462BE" w:rsidRDefault="00F25BD2"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F25BD2" w:rsidRPr="002462BE" w14:paraId="5E70D07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CBB0925" w14:textId="77777777" w:rsidR="00F25BD2" w:rsidRPr="002462BE" w:rsidRDefault="00F25BD2"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AD298" w14:textId="77777777" w:rsidR="00F25BD2" w:rsidRPr="002462BE" w:rsidRDefault="00F25BD2"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DD853" w14:textId="77777777" w:rsidR="00F25BD2" w:rsidRPr="002462BE" w:rsidRDefault="00F25BD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8F9C5FD" w14:textId="77777777" w:rsidR="00F25BD2" w:rsidRPr="002462BE" w:rsidRDefault="00F25BD2" w:rsidP="00F25BD2">
      <w:pPr>
        <w:pStyle w:val="Sraopastraipa"/>
        <w:spacing w:after="0" w:line="240" w:lineRule="auto"/>
        <w:rPr>
          <w:rFonts w:ascii="Calibri Light" w:hAnsi="Calibri Light" w:cs="Calibri Light"/>
          <w:b/>
          <w:sz w:val="16"/>
          <w:szCs w:val="16"/>
        </w:rPr>
      </w:pPr>
    </w:p>
    <w:p w14:paraId="112D3834" w14:textId="77777777" w:rsidR="00F25BD2" w:rsidRPr="002462BE" w:rsidRDefault="00F25BD2" w:rsidP="00F25BD2">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0ED1ECB3" w14:textId="77777777" w:rsidR="00F25BD2" w:rsidRPr="002462BE" w:rsidRDefault="00F25BD2" w:rsidP="00F25BD2">
      <w:pPr>
        <w:pStyle w:val="Sraopastraipa"/>
        <w:spacing w:after="0"/>
        <w:rPr>
          <w:rFonts w:ascii="Calibri Light" w:hAnsi="Calibri Light" w:cs="Calibri Light"/>
          <w:b/>
          <w:sz w:val="16"/>
          <w:szCs w:val="16"/>
        </w:rPr>
      </w:pPr>
    </w:p>
    <w:p w14:paraId="6E927436" w14:textId="611FE2FE" w:rsidR="00C95A40" w:rsidRPr="002462BE" w:rsidRDefault="00C95A40" w:rsidP="00C95A40">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6.2</w:t>
      </w:r>
      <w:r w:rsidR="00330EB6" w:rsidRPr="002462BE">
        <w:rPr>
          <w:rFonts w:ascii="Calibri Light" w:hAnsi="Calibri Light" w:cs="Calibri Light"/>
          <w:b/>
          <w:sz w:val="16"/>
          <w:szCs w:val="16"/>
          <w:lang w:val="lt-LT"/>
        </w:rPr>
        <w:t>5</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402868" w:rsidRPr="002462BE">
        <w:rPr>
          <w:rFonts w:ascii="Calibri Light" w:hAnsi="Calibri Light" w:cs="Calibri Light"/>
          <w:b/>
          <w:bCs/>
          <w:sz w:val="16"/>
          <w:szCs w:val="16"/>
          <w:lang w:val="lt-LT" w:eastAsia="lt-LT"/>
        </w:rPr>
        <w:t>Padustėlio k., Dusetų sen.</w:t>
      </w:r>
      <w:r w:rsidRPr="002462BE">
        <w:rPr>
          <w:rFonts w:ascii="Calibri Light" w:hAnsi="Calibri Light" w:cs="Calibri Light"/>
          <w:b/>
          <w:bCs/>
          <w:sz w:val="16"/>
          <w:szCs w:val="16"/>
          <w:lang w:val="lt-LT" w:eastAsia="lt-LT"/>
        </w:rPr>
        <w:t xml:space="preserve"> </w:t>
      </w:r>
      <w:r w:rsidRPr="002462BE">
        <w:rPr>
          <w:rFonts w:ascii="Calibri Light" w:hAnsi="Calibri Light" w:cs="Calibri Light"/>
          <w:b/>
          <w:bCs/>
          <w:sz w:val="16"/>
          <w:szCs w:val="16"/>
          <w:lang w:val="lt-LT"/>
        </w:rPr>
        <w:t>(2</w:t>
      </w:r>
      <w:r w:rsidR="00330EB6" w:rsidRPr="002462BE">
        <w:rPr>
          <w:rFonts w:ascii="Calibri Light" w:hAnsi="Calibri Light" w:cs="Calibri Light"/>
          <w:b/>
          <w:bCs/>
          <w:sz w:val="16"/>
          <w:szCs w:val="16"/>
          <w:lang w:val="lt-LT"/>
        </w:rPr>
        <w:t>5</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8FF3BE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81207A" w14:textId="77777777" w:rsidR="00C95A40" w:rsidRPr="002462BE" w:rsidRDefault="00C95A40"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BC78851" w14:textId="77777777" w:rsidR="00C95A40" w:rsidRPr="002462BE" w:rsidRDefault="00C95A4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0C55469" w14:textId="77777777" w:rsidR="00C95A40" w:rsidRPr="002462BE" w:rsidRDefault="00C95A4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D43F07A" w14:textId="77777777" w:rsidR="00C95A40" w:rsidRPr="002462BE" w:rsidRDefault="00C95A4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226D31DE" w14:textId="77777777" w:rsidR="00C95A40" w:rsidRPr="002462BE" w:rsidRDefault="00C95A4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21EE3CE" w14:textId="77777777" w:rsidR="00C95A40" w:rsidRPr="002462BE" w:rsidRDefault="00C95A4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6164957" w14:textId="77777777" w:rsidR="00C95A40" w:rsidRPr="002462BE" w:rsidRDefault="00C95A4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20085531" w14:textId="77777777" w:rsidR="00C95A40" w:rsidRPr="002462BE" w:rsidRDefault="00C95A4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B8F052" w14:textId="77777777" w:rsidR="00C95A40" w:rsidRPr="002462BE" w:rsidRDefault="00C95A4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23E86A7C" w14:textId="77777777" w:rsidR="00C95A40" w:rsidRPr="002462BE" w:rsidRDefault="00C95A4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649D1B8" w14:textId="77777777" w:rsidR="00C95A40" w:rsidRPr="002462BE" w:rsidRDefault="00C95A4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2C4B249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2AB3396" w14:textId="77777777" w:rsidR="00C95A40" w:rsidRPr="002462BE" w:rsidRDefault="00C95A4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2CE6F3C2" w14:textId="77777777" w:rsidR="00C95A40" w:rsidRPr="002462BE" w:rsidRDefault="00C95A4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33223377" w14:textId="77777777" w:rsidR="00C95A40" w:rsidRPr="002462BE" w:rsidRDefault="00C95A4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421D3BD7" w14:textId="77777777" w:rsidR="00C95A40" w:rsidRPr="002462BE" w:rsidRDefault="00C95A4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8D7840" w14:textId="77777777" w:rsidR="00C95A40" w:rsidRPr="002462BE" w:rsidRDefault="00C95A4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70899F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C779B7" w14:textId="75AD1884" w:rsidR="00C95A40" w:rsidRPr="002462BE" w:rsidRDefault="00C95A40"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2</w:t>
            </w:r>
            <w:r w:rsidR="00330EB6" w:rsidRPr="002462BE">
              <w:rPr>
                <w:rFonts w:ascii="Calibri Light" w:eastAsia="Times New Roman" w:hAnsi="Calibri Light" w:cs="Calibri Light"/>
                <w:sz w:val="24"/>
                <w:szCs w:val="24"/>
                <w:lang w:val="lt-LT" w:eastAsia="lt-LT"/>
              </w:rPr>
              <w:t>5</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9B8F9A1" w14:textId="77777777" w:rsidR="00C95A40" w:rsidRPr="002462BE" w:rsidRDefault="00402868" w:rsidP="00220233">
            <w:pPr>
              <w:pStyle w:val="Sraopastraipa"/>
              <w:ind w:left="8"/>
              <w:contextualSpacing w:val="0"/>
              <w:jc w:val="left"/>
              <w:rPr>
                <w:rFonts w:ascii="Calibri Light" w:hAnsi="Calibri Light" w:cs="Calibri Light"/>
                <w:sz w:val="20"/>
                <w:szCs w:val="20"/>
                <w:lang w:val="lt-LT" w:eastAsia="lt-LT"/>
              </w:rPr>
            </w:pPr>
            <w:r w:rsidRPr="002462BE">
              <w:rPr>
                <w:rFonts w:ascii="Calibri Light" w:hAnsi="Calibri Light" w:cs="Calibri Light"/>
                <w:sz w:val="20"/>
                <w:szCs w:val="20"/>
                <w:lang w:val="lt-LT" w:eastAsia="lt-LT"/>
              </w:rPr>
              <w:t>Padustėlio k., Dusetų sen.</w:t>
            </w:r>
          </w:p>
          <w:p w14:paraId="5495388C" w14:textId="684D5626" w:rsidR="00330EB6" w:rsidRPr="002462BE" w:rsidRDefault="00330EB6"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b/>
                <w:bCs/>
                <w:sz w:val="20"/>
                <w:szCs w:val="20"/>
                <w:lang w:val="lt-LT" w:eastAsia="lt-LT"/>
              </w:rPr>
              <w:t>Tame pačiame bokšte MTS stotys su skirtingų orientacijų antenomis (žr. 3_IA_PD_TS_PPR-902)</w:t>
            </w:r>
          </w:p>
        </w:tc>
        <w:tc>
          <w:tcPr>
            <w:tcW w:w="1135" w:type="pct"/>
            <w:tcBorders>
              <w:top w:val="single" w:sz="4" w:space="0" w:color="auto"/>
              <w:left w:val="nil"/>
              <w:bottom w:val="single" w:sz="4" w:space="0" w:color="auto"/>
              <w:right w:val="single" w:sz="4" w:space="0" w:color="auto"/>
            </w:tcBorders>
            <w:vAlign w:val="center"/>
          </w:tcPr>
          <w:p w14:paraId="7BA72F3E" w14:textId="77777777" w:rsidR="00C95A40" w:rsidRPr="002462BE" w:rsidRDefault="00C95A40"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7CC5C4D" w14:textId="77777777" w:rsidR="00C95A40" w:rsidRPr="002462BE" w:rsidRDefault="00C95A4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DDCB3" w14:textId="77777777" w:rsidR="00C95A40" w:rsidRPr="002462BE" w:rsidRDefault="00C95A40"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2070C7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0086C61" w14:textId="77777777" w:rsidR="00C95A40" w:rsidRPr="002462BE" w:rsidRDefault="00C95A40"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2AD8B" w14:textId="77777777" w:rsidR="00C95A40" w:rsidRPr="002462BE" w:rsidRDefault="00C95A40"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385AFA" w14:textId="77777777" w:rsidR="00C95A40" w:rsidRPr="002462BE" w:rsidRDefault="00C95A40"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C95A40" w:rsidRPr="002462BE" w14:paraId="100DAF0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3766E20" w14:textId="77777777" w:rsidR="00C95A40" w:rsidRPr="002462BE" w:rsidRDefault="00C95A40"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B983E" w14:textId="77777777" w:rsidR="00C95A40" w:rsidRPr="002462BE" w:rsidRDefault="00C95A40"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C5B76" w14:textId="77777777" w:rsidR="00C95A40" w:rsidRPr="002462BE" w:rsidRDefault="00C95A40"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77FFC45A" w14:textId="77777777" w:rsidR="00C95A40" w:rsidRPr="002462BE" w:rsidRDefault="00C95A40" w:rsidP="00C95A40">
      <w:pPr>
        <w:pStyle w:val="Sraopastraipa"/>
        <w:spacing w:after="0" w:line="240" w:lineRule="auto"/>
        <w:rPr>
          <w:rFonts w:ascii="Calibri Light" w:hAnsi="Calibri Light" w:cs="Calibri Light"/>
          <w:b/>
          <w:sz w:val="16"/>
          <w:szCs w:val="16"/>
        </w:rPr>
      </w:pPr>
    </w:p>
    <w:p w14:paraId="2A1CAEBA" w14:textId="77777777" w:rsidR="00C95A40" w:rsidRPr="002462BE" w:rsidRDefault="00C95A40" w:rsidP="00C95A40">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967DD21" w14:textId="77777777" w:rsidR="00C95A40" w:rsidRPr="002462BE" w:rsidRDefault="00C95A40" w:rsidP="00C95A40">
      <w:pPr>
        <w:pStyle w:val="Sraopastraipa"/>
        <w:spacing w:after="0"/>
        <w:rPr>
          <w:rFonts w:ascii="Calibri Light" w:hAnsi="Calibri Light" w:cs="Calibri Light"/>
          <w:b/>
          <w:sz w:val="16"/>
          <w:szCs w:val="16"/>
        </w:rPr>
      </w:pPr>
    </w:p>
    <w:p w14:paraId="26723F48" w14:textId="77777777" w:rsidR="00F25BD2" w:rsidRPr="002462BE" w:rsidRDefault="00F25BD2" w:rsidP="00F25BD2">
      <w:pPr>
        <w:pStyle w:val="Sraopastraipa"/>
        <w:spacing w:after="0"/>
        <w:rPr>
          <w:rFonts w:ascii="Calibri Light" w:hAnsi="Calibri Light" w:cs="Calibri Light"/>
          <w:b/>
          <w:sz w:val="16"/>
          <w:szCs w:val="16"/>
        </w:rPr>
      </w:pPr>
    </w:p>
    <w:p w14:paraId="325C92CF" w14:textId="0B2BBC5D" w:rsidR="00B7616C" w:rsidRPr="002462BE" w:rsidRDefault="00B7616C" w:rsidP="00B7616C">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6.2</w:t>
      </w:r>
      <w:r w:rsidR="009218DE" w:rsidRPr="002462BE">
        <w:rPr>
          <w:rFonts w:ascii="Calibri Light" w:hAnsi="Calibri Light" w:cs="Calibri Light"/>
          <w:b/>
          <w:sz w:val="16"/>
          <w:szCs w:val="16"/>
          <w:lang w:val="lt-LT"/>
        </w:rPr>
        <w:t>6</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5F0EA2" w:rsidRPr="002462BE">
        <w:rPr>
          <w:rFonts w:ascii="Calibri Light" w:hAnsi="Calibri Light" w:cs="Calibri Light"/>
          <w:b/>
          <w:bCs/>
          <w:sz w:val="16"/>
          <w:szCs w:val="16"/>
          <w:lang w:val="lt-LT" w:eastAsia="lt-LT"/>
        </w:rPr>
        <w:t>Lesčių k., Ariogalos sen.</w:t>
      </w:r>
      <w:r w:rsidR="005F0EA2"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(2</w:t>
      </w:r>
      <w:r w:rsidR="009218DE" w:rsidRPr="002462BE">
        <w:rPr>
          <w:rFonts w:ascii="Calibri Light" w:hAnsi="Calibri Light" w:cs="Calibri Light"/>
          <w:b/>
          <w:bCs/>
          <w:sz w:val="16"/>
          <w:szCs w:val="16"/>
          <w:lang w:val="lt-LT"/>
        </w:rPr>
        <w:t>6</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03BC48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78E5AB" w14:textId="77777777" w:rsidR="00B7616C" w:rsidRPr="002462BE" w:rsidRDefault="00B7616C"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D0F9C20" w14:textId="77777777" w:rsidR="00B7616C" w:rsidRPr="002462BE" w:rsidRDefault="00B7616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6AE54AA5" w14:textId="77777777" w:rsidR="00B7616C" w:rsidRPr="002462BE" w:rsidRDefault="00B7616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96D7FAB" w14:textId="77777777" w:rsidR="00B7616C" w:rsidRPr="002462BE" w:rsidRDefault="00B7616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8C7BA54" w14:textId="77777777" w:rsidR="00B7616C" w:rsidRPr="002462BE" w:rsidRDefault="00B7616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2144286C" w14:textId="77777777" w:rsidR="00B7616C" w:rsidRPr="002462BE" w:rsidRDefault="00B7616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4ECF6D1B" w14:textId="77777777" w:rsidR="00B7616C" w:rsidRPr="002462BE" w:rsidRDefault="00B7616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069995A8" w14:textId="77777777" w:rsidR="00B7616C" w:rsidRPr="002462BE" w:rsidRDefault="00B7616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0EF046" w14:textId="77777777" w:rsidR="00B7616C" w:rsidRPr="002462BE" w:rsidRDefault="00B7616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12487A5" w14:textId="77777777" w:rsidR="00B7616C" w:rsidRPr="002462BE" w:rsidRDefault="00B7616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01749319" w14:textId="77777777" w:rsidR="00B7616C" w:rsidRPr="002462BE" w:rsidRDefault="00B7616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2755F20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FEE58F7" w14:textId="77777777" w:rsidR="00B7616C" w:rsidRPr="002462BE" w:rsidRDefault="00B7616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5D7C17D" w14:textId="77777777" w:rsidR="00B7616C" w:rsidRPr="002462BE" w:rsidRDefault="00B7616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3126B65F" w14:textId="77777777" w:rsidR="00B7616C" w:rsidRPr="002462BE" w:rsidRDefault="00B7616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352F2BCF" w14:textId="77777777" w:rsidR="00B7616C" w:rsidRPr="002462BE" w:rsidRDefault="00B7616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B0811C" w14:textId="77777777" w:rsidR="00B7616C" w:rsidRPr="002462BE" w:rsidRDefault="00B7616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D388EF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1DA52" w14:textId="3C3DE1D2" w:rsidR="00B7616C" w:rsidRPr="002462BE" w:rsidRDefault="00B7616C"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2</w:t>
            </w:r>
            <w:r w:rsidR="009218DE" w:rsidRPr="002462BE">
              <w:rPr>
                <w:rFonts w:ascii="Calibri Light" w:eastAsia="Times New Roman" w:hAnsi="Calibri Light" w:cs="Calibri Light"/>
                <w:sz w:val="24"/>
                <w:szCs w:val="24"/>
                <w:lang w:val="lt-LT" w:eastAsia="lt-LT"/>
              </w:rPr>
              <w:t>6</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E9139FB" w14:textId="15A71148" w:rsidR="00B7616C" w:rsidRPr="002462BE" w:rsidRDefault="005F0EA2"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Lesčių k., Ariogalos sen.</w:t>
            </w:r>
          </w:p>
        </w:tc>
        <w:tc>
          <w:tcPr>
            <w:tcW w:w="1135" w:type="pct"/>
            <w:tcBorders>
              <w:top w:val="single" w:sz="4" w:space="0" w:color="auto"/>
              <w:left w:val="nil"/>
              <w:bottom w:val="single" w:sz="4" w:space="0" w:color="auto"/>
              <w:right w:val="single" w:sz="4" w:space="0" w:color="auto"/>
            </w:tcBorders>
            <w:vAlign w:val="center"/>
          </w:tcPr>
          <w:p w14:paraId="646A22E1" w14:textId="77777777" w:rsidR="00B7616C" w:rsidRPr="002462BE" w:rsidRDefault="00B7616C"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6C903A1" w14:textId="77777777" w:rsidR="00B7616C" w:rsidRPr="002462BE" w:rsidRDefault="00B7616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D14EC" w14:textId="77777777" w:rsidR="00B7616C" w:rsidRPr="002462BE" w:rsidRDefault="00B7616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45BDBB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DD206BB" w14:textId="77777777" w:rsidR="00B7616C" w:rsidRPr="002462BE" w:rsidRDefault="00B7616C"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58FBB7" w14:textId="77777777" w:rsidR="00B7616C" w:rsidRPr="002462BE" w:rsidRDefault="00B7616C"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BD75C6" w14:textId="77777777" w:rsidR="00B7616C" w:rsidRPr="002462BE" w:rsidRDefault="00B7616C"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B7616C" w:rsidRPr="002462BE" w14:paraId="160B5B6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307AF9A" w14:textId="77777777" w:rsidR="00B7616C" w:rsidRPr="002462BE" w:rsidRDefault="00B7616C"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8776A" w14:textId="77777777" w:rsidR="00B7616C" w:rsidRPr="002462BE" w:rsidRDefault="00B7616C"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A20DC" w14:textId="77777777" w:rsidR="00B7616C" w:rsidRPr="002462BE" w:rsidRDefault="00B7616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4CBF7E0D" w14:textId="77777777" w:rsidR="00B7616C" w:rsidRPr="002462BE" w:rsidRDefault="00B7616C" w:rsidP="00B7616C">
      <w:pPr>
        <w:pStyle w:val="Sraopastraipa"/>
        <w:spacing w:after="0" w:line="240" w:lineRule="auto"/>
        <w:rPr>
          <w:rFonts w:ascii="Calibri Light" w:hAnsi="Calibri Light" w:cs="Calibri Light"/>
          <w:b/>
          <w:sz w:val="16"/>
          <w:szCs w:val="16"/>
        </w:rPr>
      </w:pPr>
    </w:p>
    <w:p w14:paraId="6953928F" w14:textId="77777777" w:rsidR="00B7616C" w:rsidRPr="002462BE" w:rsidRDefault="00B7616C" w:rsidP="00B7616C">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6516EFEF" w14:textId="77777777" w:rsidR="00B7616C" w:rsidRPr="002462BE" w:rsidRDefault="00B7616C" w:rsidP="00B7616C">
      <w:pPr>
        <w:pStyle w:val="Sraopastraipa"/>
        <w:spacing w:after="0"/>
        <w:rPr>
          <w:rFonts w:ascii="Calibri Light" w:hAnsi="Calibri Light" w:cs="Calibri Light"/>
          <w:b/>
          <w:sz w:val="16"/>
          <w:szCs w:val="16"/>
        </w:rPr>
      </w:pPr>
    </w:p>
    <w:p w14:paraId="5C4548E4" w14:textId="2438527E" w:rsidR="00AD3489" w:rsidRPr="002462BE" w:rsidRDefault="00AD3489" w:rsidP="00AD3489">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6.2</w:t>
      </w:r>
      <w:r w:rsidR="009218DE" w:rsidRPr="002462BE">
        <w:rPr>
          <w:rFonts w:ascii="Calibri Light" w:hAnsi="Calibri Light" w:cs="Calibri Light"/>
          <w:b/>
          <w:sz w:val="16"/>
          <w:szCs w:val="16"/>
          <w:lang w:val="lt-LT"/>
        </w:rPr>
        <w:t>7</w:t>
      </w:r>
      <w:r w:rsidRPr="002462BE">
        <w:rPr>
          <w:rFonts w:ascii="Calibri Light" w:hAnsi="Calibri Light" w:cs="Calibri Light"/>
          <w:b/>
          <w:sz w:val="16"/>
          <w:szCs w:val="16"/>
          <w:lang w:val="lt-LT"/>
        </w:rPr>
        <w:t>. lentelė.</w:t>
      </w:r>
      <w:r w:rsidR="00F849F2" w:rsidRPr="002462BE">
        <w:rPr>
          <w:rFonts w:ascii="Calibri Light" w:hAnsi="Calibri Light" w:cs="Calibri Light"/>
          <w:sz w:val="20"/>
          <w:szCs w:val="20"/>
          <w:lang w:eastAsia="lt-LT"/>
        </w:rPr>
        <w:t xml:space="preserve"> </w:t>
      </w:r>
      <w:r w:rsidR="00F849F2" w:rsidRPr="002462BE">
        <w:rPr>
          <w:rFonts w:ascii="Calibri Light" w:hAnsi="Calibri Light" w:cs="Calibri Light"/>
          <w:b/>
          <w:bCs/>
          <w:sz w:val="16"/>
          <w:szCs w:val="16"/>
          <w:lang w:val="lt-LT" w:eastAsia="lt-LT"/>
        </w:rPr>
        <w:t>Mikalčiūnų k., Kaniavos sen.</w:t>
      </w:r>
      <w:r w:rsidR="00F849F2"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(2</w:t>
      </w:r>
      <w:r w:rsidR="009218DE" w:rsidRPr="002462BE">
        <w:rPr>
          <w:rFonts w:ascii="Calibri Light" w:hAnsi="Calibri Light" w:cs="Calibri Light"/>
          <w:b/>
          <w:bCs/>
          <w:sz w:val="16"/>
          <w:szCs w:val="16"/>
          <w:lang w:val="lt-LT"/>
        </w:rPr>
        <w:t>7</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F82672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0A3282" w14:textId="77777777" w:rsidR="00AD3489" w:rsidRPr="002462BE" w:rsidRDefault="00AD3489"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740A3B5" w14:textId="77777777" w:rsidR="00AD3489" w:rsidRPr="002462BE" w:rsidRDefault="00AD34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15D5219C" w14:textId="77777777" w:rsidR="00AD3489" w:rsidRPr="002462BE" w:rsidRDefault="00AD34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C7722C2" w14:textId="77777777" w:rsidR="00AD3489" w:rsidRPr="002462BE" w:rsidRDefault="00AD34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17D3215" w14:textId="77777777" w:rsidR="00AD3489" w:rsidRPr="002462BE" w:rsidRDefault="00AD34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AF74603" w14:textId="77777777" w:rsidR="00AD3489" w:rsidRPr="002462BE" w:rsidRDefault="00AD34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2B45E0FE" w14:textId="77777777" w:rsidR="00AD3489" w:rsidRPr="002462BE" w:rsidRDefault="00AD34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32D54C83" w14:textId="77777777" w:rsidR="00AD3489" w:rsidRPr="002462BE" w:rsidRDefault="00AD34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50812" w14:textId="77777777" w:rsidR="00AD3489" w:rsidRPr="002462BE" w:rsidRDefault="00AD34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C736325" w14:textId="77777777" w:rsidR="00AD3489" w:rsidRPr="002462BE" w:rsidRDefault="00AD34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1AF5CA8" w14:textId="77777777" w:rsidR="00AD3489" w:rsidRPr="002462BE" w:rsidRDefault="00AD34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4E1E37C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8BD3ADB" w14:textId="77777777" w:rsidR="00AD3489" w:rsidRPr="002462BE" w:rsidRDefault="00AD348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lastRenderedPageBreak/>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E87DA05" w14:textId="77777777" w:rsidR="00AD3489" w:rsidRPr="002462BE" w:rsidRDefault="00AD348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6CC3D252" w14:textId="77777777" w:rsidR="00AD3489" w:rsidRPr="002462BE" w:rsidRDefault="00AD348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F689232" w14:textId="77777777" w:rsidR="00AD3489" w:rsidRPr="002462BE" w:rsidRDefault="00AD348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BD4C1F" w14:textId="77777777" w:rsidR="00AD3489" w:rsidRPr="002462BE" w:rsidRDefault="00AD348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35648F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4F7495" w14:textId="5961610F" w:rsidR="00AD3489" w:rsidRPr="002462BE" w:rsidRDefault="00AD3489"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2</w:t>
            </w:r>
            <w:r w:rsidR="009218DE" w:rsidRPr="002462BE">
              <w:rPr>
                <w:rFonts w:ascii="Calibri Light" w:eastAsia="Times New Roman" w:hAnsi="Calibri Light" w:cs="Calibri Light"/>
                <w:sz w:val="24"/>
                <w:szCs w:val="24"/>
                <w:lang w:val="lt-LT" w:eastAsia="lt-LT"/>
              </w:rPr>
              <w:t>7</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B38726A" w14:textId="72D4C1A6" w:rsidR="00AD3489" w:rsidRPr="002462BE" w:rsidRDefault="00F849F2"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Mikalčiūnų k., Kaniavos sen.</w:t>
            </w:r>
          </w:p>
        </w:tc>
        <w:tc>
          <w:tcPr>
            <w:tcW w:w="1135" w:type="pct"/>
            <w:tcBorders>
              <w:top w:val="single" w:sz="4" w:space="0" w:color="auto"/>
              <w:left w:val="nil"/>
              <w:bottom w:val="single" w:sz="4" w:space="0" w:color="auto"/>
              <w:right w:val="single" w:sz="4" w:space="0" w:color="auto"/>
            </w:tcBorders>
            <w:vAlign w:val="center"/>
          </w:tcPr>
          <w:p w14:paraId="5F8A10C4" w14:textId="77777777" w:rsidR="00AD3489" w:rsidRPr="002462BE" w:rsidRDefault="00AD3489"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4EB21B40" w14:textId="77777777" w:rsidR="00AD3489" w:rsidRPr="002462BE" w:rsidRDefault="00AD348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C3D3E" w14:textId="77777777" w:rsidR="00AD3489" w:rsidRPr="002462BE" w:rsidRDefault="00AD348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DF83FE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0392217" w14:textId="77777777" w:rsidR="00AD3489" w:rsidRPr="002462BE" w:rsidRDefault="00AD3489"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D8C57" w14:textId="77777777" w:rsidR="00AD3489" w:rsidRPr="002462BE" w:rsidRDefault="00AD3489"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5DEA75" w14:textId="77777777" w:rsidR="00AD3489" w:rsidRPr="002462BE" w:rsidRDefault="00AD3489"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AD3489" w:rsidRPr="002462BE" w14:paraId="1A24C53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7B9547E" w14:textId="77777777" w:rsidR="00AD3489" w:rsidRPr="002462BE" w:rsidRDefault="00AD3489"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B471B" w14:textId="77777777" w:rsidR="00AD3489" w:rsidRPr="002462BE" w:rsidRDefault="00AD3489"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3AEC5" w14:textId="77777777" w:rsidR="00AD3489" w:rsidRPr="002462BE" w:rsidRDefault="00AD348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FAE7605" w14:textId="77777777" w:rsidR="00AD3489" w:rsidRPr="002462BE" w:rsidRDefault="00AD3489" w:rsidP="00AD3489">
      <w:pPr>
        <w:pStyle w:val="Sraopastraipa"/>
        <w:spacing w:after="0" w:line="240" w:lineRule="auto"/>
        <w:rPr>
          <w:rFonts w:ascii="Calibri Light" w:hAnsi="Calibri Light" w:cs="Calibri Light"/>
          <w:b/>
          <w:sz w:val="16"/>
          <w:szCs w:val="16"/>
        </w:rPr>
      </w:pPr>
    </w:p>
    <w:p w14:paraId="32F269A5" w14:textId="77777777" w:rsidR="00AD3489" w:rsidRPr="002462BE" w:rsidRDefault="00AD3489" w:rsidP="00AD3489">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8CBB1E4" w14:textId="77777777" w:rsidR="00AD3489" w:rsidRPr="002462BE" w:rsidRDefault="00AD3489" w:rsidP="00AD3489">
      <w:pPr>
        <w:pStyle w:val="Sraopastraipa"/>
        <w:spacing w:after="0"/>
        <w:rPr>
          <w:rFonts w:ascii="Calibri Light" w:hAnsi="Calibri Light" w:cs="Calibri Light"/>
          <w:b/>
          <w:sz w:val="16"/>
          <w:szCs w:val="16"/>
        </w:rPr>
      </w:pPr>
    </w:p>
    <w:p w14:paraId="4FBD6158" w14:textId="14A159DB" w:rsidR="00F849F2" w:rsidRPr="002462BE" w:rsidRDefault="00F849F2" w:rsidP="00F849F2">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9218DE" w:rsidRPr="002462BE">
        <w:rPr>
          <w:rFonts w:ascii="Calibri Light" w:hAnsi="Calibri Light" w:cs="Calibri Light"/>
          <w:b/>
          <w:sz w:val="16"/>
          <w:szCs w:val="16"/>
          <w:lang w:val="lt-LT"/>
        </w:rPr>
        <w:t>2</w:t>
      </w:r>
      <w:r w:rsidR="00861402" w:rsidRPr="002462BE">
        <w:rPr>
          <w:rFonts w:ascii="Calibri Light" w:hAnsi="Calibri Light" w:cs="Calibri Light"/>
          <w:b/>
          <w:sz w:val="16"/>
          <w:szCs w:val="16"/>
          <w:lang w:val="lt-LT"/>
        </w:rPr>
        <w:t>8</w:t>
      </w:r>
      <w:r w:rsidRPr="002462BE">
        <w:rPr>
          <w:rFonts w:ascii="Calibri Light" w:hAnsi="Calibri Light" w:cs="Calibri Light"/>
          <w:b/>
          <w:sz w:val="16"/>
          <w:szCs w:val="16"/>
          <w:lang w:val="lt-LT"/>
        </w:rPr>
        <w:t>. lentelė.</w:t>
      </w:r>
      <w:r w:rsidRPr="002462BE">
        <w:rPr>
          <w:rFonts w:ascii="Calibri Light" w:hAnsi="Calibri Light" w:cs="Calibri Light"/>
          <w:sz w:val="16"/>
          <w:szCs w:val="16"/>
          <w:lang w:eastAsia="lt-LT"/>
        </w:rPr>
        <w:t xml:space="preserve"> </w:t>
      </w:r>
      <w:r w:rsidR="00892181" w:rsidRPr="002462BE">
        <w:rPr>
          <w:rFonts w:ascii="Calibri Light" w:hAnsi="Calibri Light" w:cs="Calibri Light"/>
          <w:b/>
          <w:bCs/>
          <w:sz w:val="16"/>
          <w:szCs w:val="16"/>
          <w:lang w:eastAsia="lt-LT"/>
        </w:rPr>
        <w:t>J</w:t>
      </w:r>
      <w:r w:rsidR="009433BE" w:rsidRPr="002462BE">
        <w:rPr>
          <w:rFonts w:ascii="Calibri Light" w:hAnsi="Calibri Light" w:cs="Calibri Light"/>
          <w:b/>
          <w:bCs/>
          <w:sz w:val="16"/>
          <w:szCs w:val="16"/>
          <w:lang w:val="lt-LT" w:eastAsia="lt-LT"/>
        </w:rPr>
        <w:t>asiškių k., Nemunėlio Radviliškio sen.</w:t>
      </w:r>
      <w:r w:rsidRPr="002462BE">
        <w:rPr>
          <w:rFonts w:ascii="Calibri Light" w:hAnsi="Calibri Light" w:cs="Calibri Light"/>
          <w:b/>
          <w:bCs/>
          <w:sz w:val="16"/>
          <w:szCs w:val="16"/>
          <w:lang w:val="lt-LT"/>
        </w:rPr>
        <w:t xml:space="preserve"> (</w:t>
      </w:r>
      <w:r w:rsidR="009218DE" w:rsidRPr="002462BE">
        <w:rPr>
          <w:rFonts w:ascii="Calibri Light" w:hAnsi="Calibri Light" w:cs="Calibri Light"/>
          <w:b/>
          <w:bCs/>
          <w:sz w:val="16"/>
          <w:szCs w:val="16"/>
          <w:lang w:val="lt-LT"/>
        </w:rPr>
        <w:t>2</w:t>
      </w:r>
      <w:r w:rsidR="00861402" w:rsidRPr="002462BE">
        <w:rPr>
          <w:rFonts w:ascii="Calibri Light" w:hAnsi="Calibri Light" w:cs="Calibri Light"/>
          <w:b/>
          <w:bCs/>
          <w:sz w:val="16"/>
          <w:szCs w:val="16"/>
          <w:lang w:val="lt-LT"/>
        </w:rPr>
        <w:t>8-</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6BA692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4C4A8E" w14:textId="77777777" w:rsidR="00F849F2" w:rsidRPr="002462BE" w:rsidRDefault="00F849F2"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CD4FE68" w14:textId="77777777" w:rsidR="00F849F2" w:rsidRPr="002462BE" w:rsidRDefault="00F849F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230A6EF" w14:textId="77777777" w:rsidR="00F849F2" w:rsidRPr="002462BE" w:rsidRDefault="00F849F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F80FFC9" w14:textId="77777777" w:rsidR="00F849F2" w:rsidRPr="002462BE" w:rsidRDefault="00F849F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2E17724" w14:textId="77777777" w:rsidR="00F849F2" w:rsidRPr="002462BE" w:rsidRDefault="00F849F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EA497F6" w14:textId="77777777" w:rsidR="00F849F2" w:rsidRPr="002462BE" w:rsidRDefault="00F849F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B66AA30" w14:textId="77777777" w:rsidR="00F849F2" w:rsidRPr="002462BE" w:rsidRDefault="00F849F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C9BA39D" w14:textId="77777777" w:rsidR="00F849F2" w:rsidRPr="002462BE" w:rsidRDefault="00F849F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E0B65E" w14:textId="77777777" w:rsidR="00F849F2" w:rsidRPr="002462BE" w:rsidRDefault="00F849F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CC12990" w14:textId="77777777" w:rsidR="00F849F2" w:rsidRPr="002462BE" w:rsidRDefault="00F849F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9644510" w14:textId="77777777" w:rsidR="00F849F2" w:rsidRPr="002462BE" w:rsidRDefault="00F849F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5E71E29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860DE0C" w14:textId="77777777" w:rsidR="00F849F2" w:rsidRPr="002462BE" w:rsidRDefault="00F849F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7336D51" w14:textId="77777777" w:rsidR="00F849F2" w:rsidRPr="002462BE" w:rsidRDefault="00F849F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3AF5990A" w14:textId="77777777" w:rsidR="00F849F2" w:rsidRPr="002462BE" w:rsidRDefault="00F849F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AFCDB96" w14:textId="77777777" w:rsidR="00F849F2" w:rsidRPr="002462BE" w:rsidRDefault="00F849F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810A38" w14:textId="77777777" w:rsidR="00F849F2" w:rsidRPr="002462BE" w:rsidRDefault="00F849F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A1B21C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389B" w14:textId="7357CCD8" w:rsidR="00F849F2" w:rsidRPr="002462BE" w:rsidRDefault="009218DE"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2</w:t>
            </w:r>
            <w:r w:rsidR="00861402" w:rsidRPr="002462BE">
              <w:rPr>
                <w:rFonts w:ascii="Calibri Light" w:eastAsia="Times New Roman" w:hAnsi="Calibri Light" w:cs="Calibri Light"/>
                <w:sz w:val="24"/>
                <w:szCs w:val="24"/>
                <w:lang w:val="lt-LT" w:eastAsia="lt-LT"/>
              </w:rPr>
              <w:t>8</w:t>
            </w:r>
            <w:r w:rsidR="00F849F2"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D48FCFC" w14:textId="77777777" w:rsidR="00F849F2" w:rsidRPr="002462BE" w:rsidRDefault="009433BE" w:rsidP="00220233">
            <w:pPr>
              <w:pStyle w:val="Sraopastraipa"/>
              <w:ind w:left="8"/>
              <w:contextualSpacing w:val="0"/>
              <w:jc w:val="left"/>
              <w:rPr>
                <w:rFonts w:ascii="Calibri Light" w:hAnsi="Calibri Light" w:cs="Calibri Light"/>
                <w:sz w:val="20"/>
                <w:szCs w:val="20"/>
                <w:lang w:val="lt-LT" w:eastAsia="lt-LT"/>
              </w:rPr>
            </w:pPr>
            <w:r w:rsidRPr="002462BE">
              <w:rPr>
                <w:rFonts w:ascii="Calibri Light" w:hAnsi="Calibri Light" w:cs="Calibri Light"/>
                <w:sz w:val="20"/>
                <w:szCs w:val="20"/>
                <w:lang w:val="lt-LT" w:eastAsia="lt-LT"/>
              </w:rPr>
              <w:t>Jasiškių k., Nemunėlio Radviliškio sen.</w:t>
            </w:r>
          </w:p>
          <w:p w14:paraId="069E8148" w14:textId="0DAA81AC" w:rsidR="00861402" w:rsidRPr="002462BE" w:rsidRDefault="00DA51A2"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b/>
                <w:bCs/>
                <w:sz w:val="20"/>
                <w:szCs w:val="20"/>
                <w:lang w:val="lt-LT" w:eastAsia="lt-LT"/>
              </w:rPr>
              <w:t>Tame pačiame bokšte MTS stotys su skirtingų orientacijų antenomis</w:t>
            </w:r>
          </w:p>
        </w:tc>
        <w:tc>
          <w:tcPr>
            <w:tcW w:w="1135" w:type="pct"/>
            <w:tcBorders>
              <w:top w:val="single" w:sz="4" w:space="0" w:color="auto"/>
              <w:left w:val="nil"/>
              <w:bottom w:val="single" w:sz="4" w:space="0" w:color="auto"/>
              <w:right w:val="single" w:sz="4" w:space="0" w:color="auto"/>
            </w:tcBorders>
            <w:vAlign w:val="center"/>
          </w:tcPr>
          <w:p w14:paraId="09D25B03" w14:textId="77777777" w:rsidR="00F849F2" w:rsidRPr="002462BE" w:rsidRDefault="00F849F2"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5FA29E0" w14:textId="77777777" w:rsidR="00F849F2" w:rsidRPr="002462BE" w:rsidRDefault="00F849F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56186" w14:textId="77777777" w:rsidR="00F849F2" w:rsidRPr="002462BE" w:rsidRDefault="00F849F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C77FB4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DEBAFCD" w14:textId="77777777" w:rsidR="00F849F2" w:rsidRPr="002462BE" w:rsidRDefault="00F849F2"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42384" w14:textId="77777777" w:rsidR="00F849F2" w:rsidRPr="002462BE" w:rsidRDefault="00F849F2"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9342D7" w14:textId="77777777" w:rsidR="00F849F2" w:rsidRPr="002462BE" w:rsidRDefault="00F849F2"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F849F2" w:rsidRPr="002462BE" w14:paraId="42E9A95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1F0F14C" w14:textId="77777777" w:rsidR="00F849F2" w:rsidRPr="002462BE" w:rsidRDefault="00F849F2"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5C429" w14:textId="77777777" w:rsidR="00F849F2" w:rsidRPr="002462BE" w:rsidRDefault="00F849F2"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2FA4F" w14:textId="77777777" w:rsidR="00F849F2" w:rsidRPr="002462BE" w:rsidRDefault="00F849F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1912B6E4" w14:textId="77777777" w:rsidR="00F849F2" w:rsidRPr="002462BE" w:rsidRDefault="00F849F2" w:rsidP="00F849F2">
      <w:pPr>
        <w:pStyle w:val="Sraopastraipa"/>
        <w:spacing w:after="0" w:line="240" w:lineRule="auto"/>
        <w:rPr>
          <w:rFonts w:ascii="Calibri Light" w:hAnsi="Calibri Light" w:cs="Calibri Light"/>
          <w:b/>
          <w:sz w:val="16"/>
          <w:szCs w:val="16"/>
        </w:rPr>
      </w:pPr>
    </w:p>
    <w:p w14:paraId="7DFF1075" w14:textId="77777777" w:rsidR="00F849F2" w:rsidRPr="002462BE" w:rsidRDefault="00F849F2" w:rsidP="00F849F2">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77D80C8" w14:textId="77777777" w:rsidR="00F849F2" w:rsidRPr="002462BE" w:rsidRDefault="00F849F2" w:rsidP="00F849F2">
      <w:pPr>
        <w:pStyle w:val="Sraopastraipa"/>
        <w:spacing w:after="0"/>
        <w:rPr>
          <w:rFonts w:ascii="Calibri Light" w:hAnsi="Calibri Light" w:cs="Calibri Light"/>
          <w:b/>
          <w:sz w:val="16"/>
          <w:szCs w:val="16"/>
        </w:rPr>
      </w:pPr>
    </w:p>
    <w:p w14:paraId="2EF01F35" w14:textId="7536AD18" w:rsidR="0056720E" w:rsidRPr="002462BE" w:rsidRDefault="0056720E" w:rsidP="0056720E">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C7650A" w:rsidRPr="002462BE">
        <w:rPr>
          <w:rFonts w:ascii="Calibri Light" w:hAnsi="Calibri Light" w:cs="Calibri Light"/>
          <w:b/>
          <w:sz w:val="16"/>
          <w:szCs w:val="16"/>
          <w:lang w:val="lt-LT"/>
        </w:rPr>
        <w:t>29</w:t>
      </w:r>
      <w:r w:rsidRPr="002462BE">
        <w:rPr>
          <w:rFonts w:ascii="Calibri Light" w:hAnsi="Calibri Light" w:cs="Calibri Light"/>
          <w:b/>
          <w:sz w:val="16"/>
          <w:szCs w:val="16"/>
          <w:lang w:val="lt-LT"/>
        </w:rPr>
        <w:t>. lentelė.</w:t>
      </w:r>
      <w:r w:rsidRPr="002462BE">
        <w:rPr>
          <w:rFonts w:ascii="Calibri Light" w:hAnsi="Calibri Light" w:cs="Calibri Light"/>
          <w:sz w:val="16"/>
          <w:szCs w:val="16"/>
          <w:lang w:val="lt-LT" w:eastAsia="lt-LT"/>
        </w:rPr>
        <w:t xml:space="preserve"> </w:t>
      </w:r>
      <w:r w:rsidR="00FC36CF" w:rsidRPr="002462BE">
        <w:rPr>
          <w:rFonts w:ascii="Calibri Light" w:hAnsi="Calibri Light" w:cs="Calibri Light"/>
          <w:b/>
          <w:bCs/>
          <w:sz w:val="16"/>
          <w:szCs w:val="16"/>
          <w:lang w:val="lt-LT" w:eastAsia="lt-LT"/>
        </w:rPr>
        <w:t>Neringos m., Neringos sav.</w:t>
      </w:r>
      <w:r w:rsidR="00FC36CF"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w:t>
      </w:r>
      <w:r w:rsidR="00C7650A" w:rsidRPr="002462BE">
        <w:rPr>
          <w:rFonts w:ascii="Calibri Light" w:hAnsi="Calibri Light" w:cs="Calibri Light"/>
          <w:b/>
          <w:bCs/>
          <w:sz w:val="16"/>
          <w:szCs w:val="16"/>
          <w:lang w:val="lt-LT"/>
        </w:rPr>
        <w:t>29</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5656107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EA0FAA" w14:textId="77777777" w:rsidR="0056720E" w:rsidRPr="002462BE" w:rsidRDefault="0056720E"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A67DDAD" w14:textId="77777777" w:rsidR="0056720E" w:rsidRPr="002462BE" w:rsidRDefault="005672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DB0056D" w14:textId="77777777" w:rsidR="0056720E" w:rsidRPr="002462BE" w:rsidRDefault="005672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34CCD654" w14:textId="77777777" w:rsidR="0056720E" w:rsidRPr="002462BE" w:rsidRDefault="005672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3147230B" w14:textId="77777777" w:rsidR="0056720E" w:rsidRPr="002462BE" w:rsidRDefault="005672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11181E43" w14:textId="77777777" w:rsidR="0056720E" w:rsidRPr="002462BE" w:rsidRDefault="005672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54DABD5" w14:textId="77777777" w:rsidR="0056720E" w:rsidRPr="002462BE" w:rsidRDefault="005672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FC5ECC2" w14:textId="77777777" w:rsidR="0056720E" w:rsidRPr="002462BE" w:rsidRDefault="005672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8BB46" w14:textId="77777777" w:rsidR="0056720E" w:rsidRPr="002462BE" w:rsidRDefault="005672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2AD53C61" w14:textId="77777777" w:rsidR="0056720E" w:rsidRPr="002462BE" w:rsidRDefault="005672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17A27CF" w14:textId="77777777" w:rsidR="0056720E" w:rsidRPr="002462BE" w:rsidRDefault="005672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A8CB08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EC3282F" w14:textId="77777777" w:rsidR="0056720E" w:rsidRPr="002462BE" w:rsidRDefault="005672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5FE96352" w14:textId="77777777" w:rsidR="0056720E" w:rsidRPr="002462BE" w:rsidRDefault="005672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17942F3C" w14:textId="77777777" w:rsidR="0056720E" w:rsidRPr="002462BE" w:rsidRDefault="005672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AE4E099" w14:textId="77777777" w:rsidR="0056720E" w:rsidRPr="002462BE" w:rsidRDefault="005672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91238" w14:textId="77777777" w:rsidR="0056720E" w:rsidRPr="002462BE" w:rsidRDefault="005672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D06940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5C2D9D" w14:textId="2D503E01" w:rsidR="0056720E" w:rsidRPr="002462BE" w:rsidRDefault="00C7650A"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29</w:t>
            </w:r>
            <w:r w:rsidR="0056720E"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54EB754" w14:textId="3176C7A5" w:rsidR="0056720E" w:rsidRPr="002462BE" w:rsidRDefault="00C7650A"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Neringos m., Neringos sav.</w:t>
            </w:r>
          </w:p>
        </w:tc>
        <w:tc>
          <w:tcPr>
            <w:tcW w:w="1135" w:type="pct"/>
            <w:tcBorders>
              <w:top w:val="single" w:sz="4" w:space="0" w:color="auto"/>
              <w:left w:val="nil"/>
              <w:bottom w:val="single" w:sz="4" w:space="0" w:color="auto"/>
              <w:right w:val="single" w:sz="4" w:space="0" w:color="auto"/>
            </w:tcBorders>
            <w:vAlign w:val="center"/>
          </w:tcPr>
          <w:p w14:paraId="27DBDC72" w14:textId="77777777" w:rsidR="0056720E" w:rsidRPr="002462BE" w:rsidRDefault="0056720E"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8A4CD78" w14:textId="77777777" w:rsidR="0056720E" w:rsidRPr="002462BE" w:rsidRDefault="005672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B3615" w14:textId="77777777" w:rsidR="0056720E" w:rsidRPr="002462BE" w:rsidRDefault="0056720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63EC252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069A690" w14:textId="77777777" w:rsidR="0056720E" w:rsidRPr="002462BE" w:rsidRDefault="0056720E"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7A9DF" w14:textId="77777777" w:rsidR="0056720E" w:rsidRPr="002462BE" w:rsidRDefault="0056720E"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AC9565" w14:textId="77777777" w:rsidR="0056720E" w:rsidRPr="002462BE" w:rsidRDefault="0056720E"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56720E" w:rsidRPr="002462BE" w14:paraId="0D12D23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55AEEE2" w14:textId="77777777" w:rsidR="0056720E" w:rsidRPr="002462BE" w:rsidRDefault="0056720E"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B5581" w14:textId="77777777" w:rsidR="0056720E" w:rsidRPr="002462BE" w:rsidRDefault="0056720E"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C0403" w14:textId="77777777" w:rsidR="0056720E" w:rsidRPr="002462BE" w:rsidRDefault="0056720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6183E43" w14:textId="77777777" w:rsidR="0056720E" w:rsidRPr="002462BE" w:rsidRDefault="0056720E" w:rsidP="0056720E">
      <w:pPr>
        <w:pStyle w:val="Sraopastraipa"/>
        <w:spacing w:after="0" w:line="240" w:lineRule="auto"/>
        <w:rPr>
          <w:rFonts w:ascii="Calibri Light" w:hAnsi="Calibri Light" w:cs="Calibri Light"/>
          <w:b/>
          <w:sz w:val="16"/>
          <w:szCs w:val="16"/>
        </w:rPr>
      </w:pPr>
    </w:p>
    <w:p w14:paraId="0B194A7D" w14:textId="77777777" w:rsidR="0056720E" w:rsidRPr="002462BE" w:rsidRDefault="0056720E" w:rsidP="0056720E">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644B4F16" w14:textId="77777777" w:rsidR="0056720E" w:rsidRPr="002462BE" w:rsidRDefault="0056720E" w:rsidP="0056720E">
      <w:pPr>
        <w:pStyle w:val="Sraopastraipa"/>
        <w:spacing w:after="0"/>
        <w:rPr>
          <w:rFonts w:ascii="Calibri Light" w:hAnsi="Calibri Light" w:cs="Calibri Light"/>
          <w:b/>
          <w:sz w:val="16"/>
          <w:szCs w:val="16"/>
        </w:rPr>
      </w:pPr>
    </w:p>
    <w:p w14:paraId="03615A79" w14:textId="7F61F620" w:rsidR="00FC36CF" w:rsidRPr="002462BE" w:rsidRDefault="00FC36CF" w:rsidP="00FC36CF">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6.3</w:t>
      </w:r>
      <w:r w:rsidR="009336A0" w:rsidRPr="002462BE">
        <w:rPr>
          <w:rFonts w:ascii="Calibri Light" w:hAnsi="Calibri Light" w:cs="Calibri Light"/>
          <w:b/>
          <w:sz w:val="16"/>
          <w:szCs w:val="16"/>
          <w:lang w:val="lt-LT"/>
        </w:rPr>
        <w:t>0</w:t>
      </w:r>
      <w:r w:rsidRPr="002462BE">
        <w:rPr>
          <w:rFonts w:ascii="Calibri Light" w:hAnsi="Calibri Light" w:cs="Calibri Light"/>
          <w:b/>
          <w:sz w:val="16"/>
          <w:szCs w:val="16"/>
          <w:lang w:val="lt-LT"/>
        </w:rPr>
        <w:t>. lentelė.</w:t>
      </w:r>
      <w:r w:rsidRPr="002462BE">
        <w:rPr>
          <w:rFonts w:ascii="Calibri Light" w:hAnsi="Calibri Light" w:cs="Calibri Light"/>
          <w:sz w:val="16"/>
          <w:szCs w:val="16"/>
          <w:lang w:val="lt-LT" w:eastAsia="lt-LT"/>
        </w:rPr>
        <w:t xml:space="preserve"> </w:t>
      </w:r>
      <w:r w:rsidR="00CD2AA1" w:rsidRPr="002462BE">
        <w:rPr>
          <w:rFonts w:ascii="Calibri Light" w:hAnsi="Calibri Light" w:cs="Calibri Light"/>
          <w:b/>
          <w:bCs/>
          <w:sz w:val="16"/>
          <w:szCs w:val="16"/>
          <w:lang w:val="lt-LT" w:eastAsia="lt-LT"/>
        </w:rPr>
        <w:t>Starkų k., Sintautų sen.</w:t>
      </w:r>
      <w:r w:rsidR="00CD2AA1"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(3</w:t>
      </w:r>
      <w:r w:rsidR="009336A0" w:rsidRPr="002462BE">
        <w:rPr>
          <w:rFonts w:ascii="Calibri Light" w:hAnsi="Calibri Light" w:cs="Calibri Light"/>
          <w:b/>
          <w:bCs/>
          <w:sz w:val="16"/>
          <w:szCs w:val="16"/>
          <w:lang w:val="lt-LT"/>
        </w:rPr>
        <w:t>0</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7235BF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883B0" w14:textId="77777777" w:rsidR="00FC36CF" w:rsidRPr="002462BE" w:rsidRDefault="00FC36CF"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540C577" w14:textId="77777777" w:rsidR="00FC36CF" w:rsidRPr="002462BE" w:rsidRDefault="00FC36C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10E4277F" w14:textId="77777777" w:rsidR="00FC36CF" w:rsidRPr="002462BE" w:rsidRDefault="00FC36C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BCBEEA2" w14:textId="77777777" w:rsidR="00FC36CF" w:rsidRPr="002462BE" w:rsidRDefault="00FC36C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98E78DE" w14:textId="77777777" w:rsidR="00FC36CF" w:rsidRPr="002462BE" w:rsidRDefault="00FC36C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9BFC971" w14:textId="77777777" w:rsidR="00FC36CF" w:rsidRPr="002462BE" w:rsidRDefault="00FC36C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7D9FEA5C" w14:textId="77777777" w:rsidR="00FC36CF" w:rsidRPr="002462BE" w:rsidRDefault="00FC36C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AEEC45A" w14:textId="77777777" w:rsidR="00FC36CF" w:rsidRPr="002462BE" w:rsidRDefault="00FC36C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FB77E" w14:textId="77777777" w:rsidR="00FC36CF" w:rsidRPr="002462BE" w:rsidRDefault="00FC36C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6B5F2DEB" w14:textId="77777777" w:rsidR="00FC36CF" w:rsidRPr="002462BE" w:rsidRDefault="00FC36C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D7185B6" w14:textId="77777777" w:rsidR="00FC36CF" w:rsidRPr="002462BE" w:rsidRDefault="00FC36C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6A6F4E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28C5CE3" w14:textId="77777777" w:rsidR="00FC36CF" w:rsidRPr="002462BE" w:rsidRDefault="00FC36C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DD44CDA" w14:textId="77777777" w:rsidR="00FC36CF" w:rsidRPr="002462BE" w:rsidRDefault="00FC36C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64951F9C" w14:textId="77777777" w:rsidR="00FC36CF" w:rsidRPr="002462BE" w:rsidRDefault="00FC36C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47EA8A66" w14:textId="77777777" w:rsidR="00FC36CF" w:rsidRPr="002462BE" w:rsidRDefault="00FC36C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C4605" w14:textId="77777777" w:rsidR="00FC36CF" w:rsidRPr="002462BE" w:rsidRDefault="00FC36C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05FA10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0EEA09" w14:textId="77168745" w:rsidR="00FC36CF" w:rsidRPr="002462BE" w:rsidRDefault="00FC36CF"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w:t>
            </w:r>
            <w:r w:rsidR="009336A0" w:rsidRPr="002462BE">
              <w:rPr>
                <w:rFonts w:ascii="Calibri Light" w:eastAsia="Times New Roman" w:hAnsi="Calibri Light" w:cs="Calibri Light"/>
                <w:sz w:val="24"/>
                <w:szCs w:val="24"/>
                <w:lang w:val="lt-LT" w:eastAsia="lt-LT"/>
              </w:rPr>
              <w:t>0</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D352F1D" w14:textId="65E6E826" w:rsidR="00FC36CF" w:rsidRPr="002462BE" w:rsidRDefault="00CD2AA1"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Starkų k., Sintautų sen.</w:t>
            </w:r>
          </w:p>
        </w:tc>
        <w:tc>
          <w:tcPr>
            <w:tcW w:w="1135" w:type="pct"/>
            <w:tcBorders>
              <w:top w:val="single" w:sz="4" w:space="0" w:color="auto"/>
              <w:left w:val="nil"/>
              <w:bottom w:val="single" w:sz="4" w:space="0" w:color="auto"/>
              <w:right w:val="single" w:sz="4" w:space="0" w:color="auto"/>
            </w:tcBorders>
            <w:vAlign w:val="center"/>
          </w:tcPr>
          <w:p w14:paraId="5C5D4F30" w14:textId="77777777" w:rsidR="00FC36CF" w:rsidRPr="002462BE" w:rsidRDefault="00FC36CF"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02B3D49C" w14:textId="77777777" w:rsidR="00FC36CF" w:rsidRPr="002462BE" w:rsidRDefault="00FC36C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014ED" w14:textId="77777777" w:rsidR="00FC36CF" w:rsidRPr="002462BE" w:rsidRDefault="00FC36CF"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2389298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FB1DE6A" w14:textId="77777777" w:rsidR="00FC36CF" w:rsidRPr="002462BE" w:rsidRDefault="00FC36CF"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E63EB" w14:textId="77777777" w:rsidR="00FC36CF" w:rsidRPr="002462BE" w:rsidRDefault="00FC36CF"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3C1F4A" w14:textId="77777777" w:rsidR="00FC36CF" w:rsidRPr="002462BE" w:rsidRDefault="00FC36CF"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FC36CF" w:rsidRPr="002462BE" w14:paraId="7D548D8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00B2377" w14:textId="77777777" w:rsidR="00FC36CF" w:rsidRPr="002462BE" w:rsidRDefault="00FC36CF"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C7D00" w14:textId="77777777" w:rsidR="00FC36CF" w:rsidRPr="002462BE" w:rsidRDefault="00FC36CF"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42AA3" w14:textId="77777777" w:rsidR="00FC36CF" w:rsidRPr="002462BE" w:rsidRDefault="00FC36CF"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FC72800" w14:textId="77777777" w:rsidR="00FC36CF" w:rsidRPr="002462BE" w:rsidRDefault="00FC36CF" w:rsidP="00FC36CF">
      <w:pPr>
        <w:pStyle w:val="Sraopastraipa"/>
        <w:spacing w:after="0" w:line="240" w:lineRule="auto"/>
        <w:rPr>
          <w:rFonts w:ascii="Calibri Light" w:hAnsi="Calibri Light" w:cs="Calibri Light"/>
          <w:b/>
          <w:sz w:val="16"/>
          <w:szCs w:val="16"/>
        </w:rPr>
      </w:pPr>
    </w:p>
    <w:p w14:paraId="06565076" w14:textId="77777777" w:rsidR="00FC36CF" w:rsidRPr="002462BE" w:rsidRDefault="00FC36CF" w:rsidP="00FC36CF">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lastRenderedPageBreak/>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385964C8" w14:textId="77777777" w:rsidR="00FC36CF" w:rsidRPr="002462BE" w:rsidRDefault="00FC36CF" w:rsidP="00FC36CF">
      <w:pPr>
        <w:pStyle w:val="Sraopastraipa"/>
        <w:spacing w:after="0"/>
        <w:rPr>
          <w:rFonts w:ascii="Calibri Light" w:hAnsi="Calibri Light" w:cs="Calibri Light"/>
          <w:b/>
          <w:sz w:val="16"/>
          <w:szCs w:val="16"/>
        </w:rPr>
      </w:pPr>
    </w:p>
    <w:p w14:paraId="587C230C" w14:textId="77777777" w:rsidR="00FC36CF" w:rsidRPr="002462BE" w:rsidRDefault="00FC36CF" w:rsidP="00FC36CF">
      <w:pPr>
        <w:pStyle w:val="Sraopastraipa"/>
        <w:spacing w:after="0"/>
        <w:rPr>
          <w:rFonts w:ascii="Calibri Light" w:hAnsi="Calibri Light" w:cs="Calibri Light"/>
          <w:b/>
          <w:sz w:val="16"/>
          <w:szCs w:val="16"/>
        </w:rPr>
      </w:pPr>
    </w:p>
    <w:p w14:paraId="1E3CEF2A" w14:textId="0FE4F807" w:rsidR="00FE4C34" w:rsidRPr="002462BE" w:rsidRDefault="00FE4C34" w:rsidP="00FE4C34">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6.3</w:t>
      </w:r>
      <w:r w:rsidR="009336A0" w:rsidRPr="002462BE">
        <w:rPr>
          <w:rFonts w:ascii="Calibri Light" w:hAnsi="Calibri Light" w:cs="Calibri Light"/>
          <w:b/>
          <w:sz w:val="16"/>
          <w:szCs w:val="16"/>
          <w:lang w:val="lt-LT"/>
        </w:rPr>
        <w:t>1</w:t>
      </w:r>
      <w:r w:rsidRPr="002462BE">
        <w:rPr>
          <w:rFonts w:ascii="Calibri Light" w:hAnsi="Calibri Light" w:cs="Calibri Light"/>
          <w:b/>
          <w:sz w:val="16"/>
          <w:szCs w:val="16"/>
          <w:lang w:val="lt-LT"/>
        </w:rPr>
        <w:t>. lentelė.</w:t>
      </w:r>
      <w:r w:rsidR="00D24C63" w:rsidRPr="002462BE">
        <w:rPr>
          <w:rFonts w:ascii="Calibri Light" w:hAnsi="Calibri Light" w:cs="Calibri Light"/>
          <w:b/>
          <w:bCs/>
          <w:sz w:val="16"/>
          <w:szCs w:val="16"/>
          <w:lang w:eastAsia="lt-LT"/>
        </w:rPr>
        <w:t xml:space="preserve"> </w:t>
      </w:r>
      <w:r w:rsidR="00D24C63" w:rsidRPr="002462BE">
        <w:rPr>
          <w:rFonts w:ascii="Calibri Light" w:hAnsi="Calibri Light" w:cs="Calibri Light"/>
          <w:b/>
          <w:bCs/>
          <w:sz w:val="16"/>
          <w:szCs w:val="16"/>
          <w:lang w:val="lt-LT" w:eastAsia="lt-LT"/>
        </w:rPr>
        <w:t>Gedrimų k., Ylakių sen.</w:t>
      </w:r>
      <w:r w:rsidR="00D24C63"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(3</w:t>
      </w:r>
      <w:r w:rsidR="009336A0" w:rsidRPr="002462BE">
        <w:rPr>
          <w:rFonts w:ascii="Calibri Light" w:hAnsi="Calibri Light" w:cs="Calibri Light"/>
          <w:b/>
          <w:bCs/>
          <w:sz w:val="16"/>
          <w:szCs w:val="16"/>
          <w:lang w:val="lt-LT"/>
        </w:rPr>
        <w:t>1</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F7E63E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AFE2D2" w14:textId="77777777" w:rsidR="00FE4C34" w:rsidRPr="002462BE" w:rsidRDefault="00FE4C34"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09D4D7B" w14:textId="77777777" w:rsidR="00FE4C34" w:rsidRPr="002462BE" w:rsidRDefault="00FE4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DB2548E" w14:textId="77777777" w:rsidR="00FE4C34" w:rsidRPr="002462BE" w:rsidRDefault="00FE4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D62A280" w14:textId="77777777" w:rsidR="00FE4C34" w:rsidRPr="002462BE" w:rsidRDefault="00FE4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C00FD50" w14:textId="77777777" w:rsidR="00FE4C34" w:rsidRPr="002462BE" w:rsidRDefault="00FE4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D02C6CB" w14:textId="77777777" w:rsidR="00FE4C34" w:rsidRPr="002462BE" w:rsidRDefault="00FE4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4E9146B1" w14:textId="77777777" w:rsidR="00FE4C34" w:rsidRPr="002462BE" w:rsidRDefault="00FE4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3651D230" w14:textId="77777777" w:rsidR="00FE4C34" w:rsidRPr="002462BE" w:rsidRDefault="00FE4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F945C3" w14:textId="77777777" w:rsidR="00FE4C34" w:rsidRPr="002462BE" w:rsidRDefault="00FE4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24F6513D" w14:textId="77777777" w:rsidR="00FE4C34" w:rsidRPr="002462BE" w:rsidRDefault="00FE4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18974D55" w14:textId="77777777" w:rsidR="00FE4C34" w:rsidRPr="002462BE" w:rsidRDefault="00FE4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2C24E6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ECAC32C" w14:textId="77777777" w:rsidR="00FE4C34" w:rsidRPr="002462BE" w:rsidRDefault="00FE4C3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3AE4261" w14:textId="77777777" w:rsidR="00FE4C34" w:rsidRPr="002462BE" w:rsidRDefault="00FE4C3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3F356372" w14:textId="77777777" w:rsidR="00FE4C34" w:rsidRPr="002462BE" w:rsidRDefault="00FE4C3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E34EEF1" w14:textId="77777777" w:rsidR="00FE4C34" w:rsidRPr="002462BE" w:rsidRDefault="00FE4C3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BF8E48" w14:textId="77777777" w:rsidR="00FE4C34" w:rsidRPr="002462BE" w:rsidRDefault="00FE4C3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4FF53A6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459A21" w14:textId="09569361" w:rsidR="00FE4C34" w:rsidRPr="002462BE" w:rsidRDefault="00FE4C34"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w:t>
            </w:r>
            <w:r w:rsidR="009336A0" w:rsidRPr="002462BE">
              <w:rPr>
                <w:rFonts w:ascii="Calibri Light" w:eastAsia="Times New Roman" w:hAnsi="Calibri Light" w:cs="Calibri Light"/>
                <w:sz w:val="24"/>
                <w:szCs w:val="24"/>
                <w:lang w:val="lt-LT" w:eastAsia="lt-LT"/>
              </w:rPr>
              <w:t>1</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036DB5A" w14:textId="6DE686EB" w:rsidR="00FE4C34" w:rsidRPr="002462BE" w:rsidRDefault="009017B3"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Gedrimų k., Ylakių sen.</w:t>
            </w:r>
          </w:p>
        </w:tc>
        <w:tc>
          <w:tcPr>
            <w:tcW w:w="1135" w:type="pct"/>
            <w:tcBorders>
              <w:top w:val="single" w:sz="4" w:space="0" w:color="auto"/>
              <w:left w:val="nil"/>
              <w:bottom w:val="single" w:sz="4" w:space="0" w:color="auto"/>
              <w:right w:val="single" w:sz="4" w:space="0" w:color="auto"/>
            </w:tcBorders>
            <w:vAlign w:val="center"/>
          </w:tcPr>
          <w:p w14:paraId="6389E3BC" w14:textId="77777777" w:rsidR="00FE4C34" w:rsidRPr="002462BE" w:rsidRDefault="00FE4C34"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BF28D8C" w14:textId="77777777" w:rsidR="00FE4C34" w:rsidRPr="002462BE" w:rsidRDefault="00FE4C3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CFD10" w14:textId="77777777" w:rsidR="00FE4C34" w:rsidRPr="002462BE" w:rsidRDefault="00FE4C34"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E1D127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DCEA1B1" w14:textId="77777777" w:rsidR="00FE4C34" w:rsidRPr="002462BE" w:rsidRDefault="00FE4C34"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DCB15" w14:textId="77777777" w:rsidR="00FE4C34" w:rsidRPr="002462BE" w:rsidRDefault="00FE4C34"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04BEEB" w14:textId="77777777" w:rsidR="00FE4C34" w:rsidRPr="002462BE" w:rsidRDefault="00FE4C34"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FE4C34" w:rsidRPr="002462BE" w14:paraId="7A9BBB4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C5B2C6F" w14:textId="77777777" w:rsidR="00FE4C34" w:rsidRPr="002462BE" w:rsidRDefault="00FE4C34"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49529" w14:textId="77777777" w:rsidR="00FE4C34" w:rsidRPr="002462BE" w:rsidRDefault="00FE4C34"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B2308" w14:textId="77777777" w:rsidR="00FE4C34" w:rsidRPr="002462BE" w:rsidRDefault="00FE4C34"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436C76AC" w14:textId="77777777" w:rsidR="00FE4C34" w:rsidRPr="002462BE" w:rsidRDefault="00FE4C34" w:rsidP="00FE4C34">
      <w:pPr>
        <w:pStyle w:val="Sraopastraipa"/>
        <w:spacing w:after="0" w:line="240" w:lineRule="auto"/>
        <w:rPr>
          <w:rFonts w:ascii="Calibri Light" w:hAnsi="Calibri Light" w:cs="Calibri Light"/>
          <w:b/>
          <w:sz w:val="16"/>
          <w:szCs w:val="16"/>
        </w:rPr>
      </w:pPr>
    </w:p>
    <w:p w14:paraId="33118345" w14:textId="77777777" w:rsidR="00FE4C34" w:rsidRPr="002462BE" w:rsidRDefault="00FE4C34" w:rsidP="00FE4C34">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1E5BF4A" w14:textId="77777777" w:rsidR="00FE4C34" w:rsidRPr="002462BE" w:rsidRDefault="00FE4C34" w:rsidP="00FE4C34">
      <w:pPr>
        <w:pStyle w:val="Sraopastraipa"/>
        <w:spacing w:after="0"/>
        <w:rPr>
          <w:rFonts w:ascii="Calibri Light" w:hAnsi="Calibri Light" w:cs="Calibri Light"/>
          <w:b/>
          <w:sz w:val="16"/>
          <w:szCs w:val="16"/>
        </w:rPr>
      </w:pPr>
    </w:p>
    <w:p w14:paraId="5E43A804" w14:textId="77777777" w:rsidR="00D613D6" w:rsidRPr="002462BE" w:rsidRDefault="00D613D6" w:rsidP="00D613D6">
      <w:pPr>
        <w:spacing w:after="0"/>
        <w:rPr>
          <w:rFonts w:ascii="Calibri Light" w:hAnsi="Calibri Light" w:cs="Calibri Light"/>
          <w:b/>
          <w:sz w:val="16"/>
          <w:szCs w:val="16"/>
        </w:rPr>
      </w:pPr>
    </w:p>
    <w:p w14:paraId="774B5DFB" w14:textId="61BCAF2B" w:rsidR="00B26A43" w:rsidRPr="002462BE" w:rsidRDefault="00B26A43" w:rsidP="00B26A43">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6.3</w:t>
      </w:r>
      <w:r w:rsidR="004D328C" w:rsidRPr="002462BE">
        <w:rPr>
          <w:rFonts w:ascii="Calibri Light" w:hAnsi="Calibri Light" w:cs="Calibri Light"/>
          <w:b/>
          <w:sz w:val="16"/>
          <w:szCs w:val="16"/>
          <w:lang w:val="lt-LT"/>
        </w:rPr>
        <w:t>2</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594B57" w:rsidRPr="002462BE">
        <w:rPr>
          <w:rFonts w:ascii="Calibri Light" w:hAnsi="Calibri Light" w:cs="Calibri Light"/>
          <w:b/>
          <w:bCs/>
          <w:sz w:val="16"/>
          <w:szCs w:val="16"/>
          <w:lang w:val="lt-LT" w:eastAsia="lt-LT"/>
        </w:rPr>
        <w:t>Žemytės k., Lenkimų sen.</w:t>
      </w:r>
      <w:r w:rsidRPr="002462BE">
        <w:rPr>
          <w:rFonts w:ascii="Calibri Light" w:hAnsi="Calibri Light" w:cs="Calibri Light"/>
          <w:b/>
          <w:bCs/>
          <w:sz w:val="16"/>
          <w:szCs w:val="16"/>
          <w:lang w:val="lt-LT"/>
        </w:rPr>
        <w:t xml:space="preserve"> (3</w:t>
      </w:r>
      <w:r w:rsidR="004D328C" w:rsidRPr="002462BE">
        <w:rPr>
          <w:rFonts w:ascii="Calibri Light" w:hAnsi="Calibri Light" w:cs="Calibri Light"/>
          <w:b/>
          <w:bCs/>
          <w:sz w:val="16"/>
          <w:szCs w:val="16"/>
          <w:lang w:val="lt-LT"/>
        </w:rPr>
        <w:t>2</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05E735E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169AF" w14:textId="77777777" w:rsidR="00B26A43" w:rsidRPr="002462BE" w:rsidRDefault="00B26A43"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1203006" w14:textId="77777777" w:rsidR="00B26A43" w:rsidRPr="002462BE" w:rsidRDefault="00B26A4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ADF1AAA" w14:textId="77777777" w:rsidR="00B26A43" w:rsidRPr="002462BE" w:rsidRDefault="00B26A4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C0EC659" w14:textId="77777777" w:rsidR="00B26A43" w:rsidRPr="002462BE" w:rsidRDefault="00B26A4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DDC0EF5" w14:textId="77777777" w:rsidR="00B26A43" w:rsidRPr="002462BE" w:rsidRDefault="00B26A4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E36C9E8" w14:textId="77777777" w:rsidR="00B26A43" w:rsidRPr="002462BE" w:rsidRDefault="00B26A4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16ECC1B2" w14:textId="77777777" w:rsidR="00B26A43" w:rsidRPr="002462BE" w:rsidRDefault="00B26A4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13CF793F" w14:textId="77777777" w:rsidR="00B26A43" w:rsidRPr="002462BE" w:rsidRDefault="00B26A4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B267A" w14:textId="77777777" w:rsidR="00B26A43" w:rsidRPr="002462BE" w:rsidRDefault="00B26A4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EAFDFD3" w14:textId="77777777" w:rsidR="00B26A43" w:rsidRPr="002462BE" w:rsidRDefault="00B26A4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C2A82C2" w14:textId="77777777" w:rsidR="00B26A43" w:rsidRPr="002462BE" w:rsidRDefault="00B26A4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4BDEF93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20BA847" w14:textId="77777777" w:rsidR="00B26A43" w:rsidRPr="002462BE" w:rsidRDefault="00B26A4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4435899" w14:textId="77777777" w:rsidR="00B26A43" w:rsidRPr="002462BE" w:rsidRDefault="00B26A4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6AAD741" w14:textId="77777777" w:rsidR="00B26A43" w:rsidRPr="002462BE" w:rsidRDefault="00B26A4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3107AC7" w14:textId="77777777" w:rsidR="00B26A43" w:rsidRPr="002462BE" w:rsidRDefault="00B26A4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431DE8" w14:textId="77777777" w:rsidR="00B26A43" w:rsidRPr="002462BE" w:rsidRDefault="00B26A4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2D7AB5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0A9136" w14:textId="6E01F3D7" w:rsidR="00B26A43" w:rsidRPr="002462BE" w:rsidRDefault="00B26A43"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w:t>
            </w:r>
            <w:r w:rsidR="004D328C" w:rsidRPr="002462BE">
              <w:rPr>
                <w:rFonts w:ascii="Calibri Light" w:eastAsia="Times New Roman" w:hAnsi="Calibri Light" w:cs="Calibri Light"/>
                <w:sz w:val="24"/>
                <w:szCs w:val="24"/>
                <w:lang w:val="lt-LT" w:eastAsia="lt-LT"/>
              </w:rPr>
              <w:t>2</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471983C" w14:textId="27FA9700" w:rsidR="00B26A43" w:rsidRPr="002462BE" w:rsidRDefault="00594B57"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Žemytės k., Lenkimų sen.</w:t>
            </w:r>
          </w:p>
        </w:tc>
        <w:tc>
          <w:tcPr>
            <w:tcW w:w="1135" w:type="pct"/>
            <w:tcBorders>
              <w:top w:val="single" w:sz="4" w:space="0" w:color="auto"/>
              <w:left w:val="nil"/>
              <w:bottom w:val="single" w:sz="4" w:space="0" w:color="auto"/>
              <w:right w:val="single" w:sz="4" w:space="0" w:color="auto"/>
            </w:tcBorders>
            <w:vAlign w:val="center"/>
          </w:tcPr>
          <w:p w14:paraId="74EA2AE8" w14:textId="77777777" w:rsidR="00B26A43" w:rsidRPr="002462BE" w:rsidRDefault="00B26A43"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67D02D0" w14:textId="77777777" w:rsidR="00B26A43" w:rsidRPr="002462BE" w:rsidRDefault="00B26A4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1BB35" w14:textId="77777777" w:rsidR="00B26A43" w:rsidRPr="002462BE" w:rsidRDefault="00B26A4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638D28A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6D4B5DF" w14:textId="77777777" w:rsidR="00B26A43" w:rsidRPr="002462BE" w:rsidRDefault="00B26A43"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1E541" w14:textId="77777777" w:rsidR="00B26A43" w:rsidRPr="002462BE" w:rsidRDefault="00B26A43"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4E61F" w14:textId="77777777" w:rsidR="00B26A43" w:rsidRPr="002462BE" w:rsidRDefault="00B26A43"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B26A43" w:rsidRPr="002462BE" w14:paraId="4E370EB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95E4087" w14:textId="77777777" w:rsidR="00B26A43" w:rsidRPr="002462BE" w:rsidRDefault="00B26A43"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E400D" w14:textId="77777777" w:rsidR="00B26A43" w:rsidRPr="002462BE" w:rsidRDefault="00B26A43"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C17BA" w14:textId="77777777" w:rsidR="00B26A43" w:rsidRPr="002462BE" w:rsidRDefault="00B26A4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313C5BA5" w14:textId="77777777" w:rsidR="00B26A43" w:rsidRPr="002462BE" w:rsidRDefault="00B26A43" w:rsidP="00B26A43">
      <w:pPr>
        <w:pStyle w:val="Sraopastraipa"/>
        <w:spacing w:after="0" w:line="240" w:lineRule="auto"/>
        <w:rPr>
          <w:rFonts w:ascii="Calibri Light" w:hAnsi="Calibri Light" w:cs="Calibri Light"/>
          <w:b/>
          <w:sz w:val="16"/>
          <w:szCs w:val="16"/>
        </w:rPr>
      </w:pPr>
    </w:p>
    <w:p w14:paraId="7394A89F" w14:textId="77777777" w:rsidR="00B26A43" w:rsidRPr="002462BE" w:rsidRDefault="00B26A43" w:rsidP="00B26A43">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915DA3E" w14:textId="77777777" w:rsidR="00B26A43" w:rsidRPr="002462BE" w:rsidRDefault="00B26A43" w:rsidP="00B26A43">
      <w:pPr>
        <w:pStyle w:val="Sraopastraipa"/>
        <w:spacing w:after="0"/>
        <w:rPr>
          <w:rFonts w:ascii="Calibri Light" w:hAnsi="Calibri Light" w:cs="Calibri Light"/>
          <w:b/>
          <w:sz w:val="16"/>
          <w:szCs w:val="16"/>
        </w:rPr>
      </w:pPr>
    </w:p>
    <w:p w14:paraId="703DC47A" w14:textId="77777777" w:rsidR="002C3772" w:rsidRPr="002462BE" w:rsidRDefault="002C3772" w:rsidP="002C3772">
      <w:pPr>
        <w:pStyle w:val="Sraopastraipa"/>
        <w:spacing w:after="0"/>
        <w:rPr>
          <w:rFonts w:ascii="Calibri Light" w:hAnsi="Calibri Light" w:cs="Calibri Light"/>
          <w:b/>
          <w:sz w:val="16"/>
          <w:szCs w:val="16"/>
        </w:rPr>
      </w:pPr>
    </w:p>
    <w:p w14:paraId="61252A82" w14:textId="3486EC75" w:rsidR="00594B57" w:rsidRPr="002462BE" w:rsidRDefault="00594B57" w:rsidP="00594B57">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6.3</w:t>
      </w:r>
      <w:r w:rsidR="005073E0" w:rsidRPr="002462BE">
        <w:rPr>
          <w:rFonts w:ascii="Calibri Light" w:hAnsi="Calibri Light" w:cs="Calibri Light"/>
          <w:b/>
          <w:sz w:val="16"/>
          <w:szCs w:val="16"/>
          <w:lang w:val="lt-LT"/>
        </w:rPr>
        <w:t>3</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C15B22" w:rsidRPr="002462BE">
        <w:rPr>
          <w:rFonts w:ascii="Calibri Light" w:hAnsi="Calibri Light" w:cs="Calibri Light"/>
          <w:b/>
          <w:bCs/>
          <w:sz w:val="16"/>
          <w:szCs w:val="16"/>
          <w:lang w:val="lt-LT" w:eastAsia="lt-LT"/>
        </w:rPr>
        <w:t>Savanorių pr. 276A, Vilniaus m., Vilniaus m. sav.</w:t>
      </w:r>
      <w:r w:rsidRPr="002462BE">
        <w:rPr>
          <w:rFonts w:ascii="Calibri Light" w:hAnsi="Calibri Light" w:cs="Calibri Light"/>
          <w:b/>
          <w:bCs/>
          <w:sz w:val="16"/>
          <w:szCs w:val="16"/>
          <w:lang w:val="lt-LT"/>
        </w:rPr>
        <w:t xml:space="preserve"> (3</w:t>
      </w:r>
      <w:r w:rsidR="005073E0" w:rsidRPr="002462BE">
        <w:rPr>
          <w:rFonts w:ascii="Calibri Light" w:hAnsi="Calibri Light" w:cs="Calibri Light"/>
          <w:b/>
          <w:bCs/>
          <w:sz w:val="16"/>
          <w:szCs w:val="16"/>
          <w:lang w:val="lt-LT"/>
        </w:rPr>
        <w:t>3</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2025F76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DC96FD" w14:textId="77777777" w:rsidR="00594B57" w:rsidRPr="002462BE" w:rsidRDefault="00594B57"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E9958FA" w14:textId="77777777" w:rsidR="00594B57" w:rsidRPr="002462BE" w:rsidRDefault="00594B5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6BF74C54" w14:textId="77777777" w:rsidR="00594B57" w:rsidRPr="002462BE" w:rsidRDefault="00594B5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93826BC" w14:textId="77777777" w:rsidR="00594B57" w:rsidRPr="002462BE" w:rsidRDefault="00594B5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A32A348" w14:textId="77777777" w:rsidR="00594B57" w:rsidRPr="002462BE" w:rsidRDefault="00594B5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13AEE8B6" w14:textId="77777777" w:rsidR="00594B57" w:rsidRPr="002462BE" w:rsidRDefault="00594B5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82242A5" w14:textId="77777777" w:rsidR="00594B57" w:rsidRPr="002462BE" w:rsidRDefault="00594B5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15637415" w14:textId="77777777" w:rsidR="00594B57" w:rsidRPr="002462BE" w:rsidRDefault="00594B5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690FB0" w14:textId="77777777" w:rsidR="00594B57" w:rsidRPr="002462BE" w:rsidRDefault="00594B5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08BA669" w14:textId="77777777" w:rsidR="00594B57" w:rsidRPr="002462BE" w:rsidRDefault="00594B5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87BCAF5" w14:textId="77777777" w:rsidR="00594B57" w:rsidRPr="002462BE" w:rsidRDefault="00594B5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4999A92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B917240" w14:textId="77777777" w:rsidR="00594B57" w:rsidRPr="002462BE" w:rsidRDefault="00594B5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5D8EBCC" w14:textId="77777777" w:rsidR="00594B57" w:rsidRPr="002462BE" w:rsidRDefault="00594B5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2DDAD657" w14:textId="77777777" w:rsidR="00594B57" w:rsidRPr="002462BE" w:rsidRDefault="00594B5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3F5D8A4B" w14:textId="77777777" w:rsidR="00594B57" w:rsidRPr="002462BE" w:rsidRDefault="00594B5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F2C0D" w14:textId="77777777" w:rsidR="00594B57" w:rsidRPr="002462BE" w:rsidRDefault="00594B5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418863D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FBA42D" w14:textId="64BB7492" w:rsidR="00594B57" w:rsidRPr="002462BE" w:rsidRDefault="00594B57"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w:t>
            </w:r>
            <w:r w:rsidR="005073E0" w:rsidRPr="002462BE">
              <w:rPr>
                <w:rFonts w:ascii="Calibri Light" w:eastAsia="Times New Roman" w:hAnsi="Calibri Light" w:cs="Calibri Light"/>
                <w:sz w:val="24"/>
                <w:szCs w:val="24"/>
                <w:lang w:val="lt-LT" w:eastAsia="lt-LT"/>
              </w:rPr>
              <w:t>3</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E98F25A" w14:textId="77777777" w:rsidR="00594B57" w:rsidRPr="002462BE" w:rsidRDefault="00C15B22" w:rsidP="00220233">
            <w:pPr>
              <w:pStyle w:val="Sraopastraipa"/>
              <w:ind w:left="8"/>
              <w:contextualSpacing w:val="0"/>
              <w:jc w:val="left"/>
              <w:rPr>
                <w:rFonts w:ascii="Calibri Light" w:hAnsi="Calibri Light" w:cs="Calibri Light"/>
                <w:sz w:val="20"/>
                <w:szCs w:val="20"/>
                <w:lang w:val="lt-LT" w:eastAsia="lt-LT"/>
              </w:rPr>
            </w:pPr>
            <w:r w:rsidRPr="002462BE">
              <w:rPr>
                <w:rFonts w:ascii="Calibri Light" w:hAnsi="Calibri Light" w:cs="Calibri Light"/>
                <w:sz w:val="20"/>
                <w:szCs w:val="20"/>
                <w:lang w:val="lt-LT" w:eastAsia="lt-LT"/>
              </w:rPr>
              <w:t>Savanorių pr. 276A, Vilniaus m., Vilniaus m. sav.</w:t>
            </w:r>
          </w:p>
          <w:p w14:paraId="1ED61CC1" w14:textId="0C962FFB" w:rsidR="001852CD" w:rsidRPr="002462BE" w:rsidRDefault="001852CD"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b/>
                <w:bCs/>
                <w:sz w:val="20"/>
                <w:szCs w:val="20"/>
                <w:lang w:val="lt-LT" w:eastAsia="lt-LT"/>
              </w:rPr>
              <w:t>Tame pačiame bokšte MTS stotys su skirtingų orientacijų antenomis</w:t>
            </w:r>
          </w:p>
        </w:tc>
        <w:tc>
          <w:tcPr>
            <w:tcW w:w="1135" w:type="pct"/>
            <w:tcBorders>
              <w:top w:val="single" w:sz="4" w:space="0" w:color="auto"/>
              <w:left w:val="nil"/>
              <w:bottom w:val="single" w:sz="4" w:space="0" w:color="auto"/>
              <w:right w:val="single" w:sz="4" w:space="0" w:color="auto"/>
            </w:tcBorders>
            <w:vAlign w:val="center"/>
          </w:tcPr>
          <w:p w14:paraId="1719D9C1" w14:textId="77777777" w:rsidR="00594B57" w:rsidRPr="002462BE" w:rsidRDefault="00594B57"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5C37915" w14:textId="77777777" w:rsidR="00594B57" w:rsidRPr="002462BE" w:rsidRDefault="00594B5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90EC5" w14:textId="77777777" w:rsidR="00594B57" w:rsidRPr="002462BE" w:rsidRDefault="00594B57"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9F4244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86C46B8" w14:textId="77777777" w:rsidR="00594B57" w:rsidRPr="002462BE" w:rsidRDefault="00594B57"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1B91D" w14:textId="77777777" w:rsidR="00594B57" w:rsidRPr="002462BE" w:rsidRDefault="00594B57"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87772F" w14:textId="77777777" w:rsidR="00594B57" w:rsidRPr="002462BE" w:rsidRDefault="00594B57"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594B57" w:rsidRPr="002462BE" w14:paraId="6C2A4E2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61FDE2E" w14:textId="77777777" w:rsidR="00594B57" w:rsidRPr="002462BE" w:rsidRDefault="00594B57"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B5B42" w14:textId="77777777" w:rsidR="00594B57" w:rsidRPr="002462BE" w:rsidRDefault="00594B57"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8D6EF" w14:textId="77777777" w:rsidR="00594B57" w:rsidRPr="002462BE" w:rsidRDefault="00594B57"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E048136" w14:textId="77777777" w:rsidR="00594B57" w:rsidRPr="002462BE" w:rsidRDefault="00594B57" w:rsidP="00594B57">
      <w:pPr>
        <w:pStyle w:val="Sraopastraipa"/>
        <w:spacing w:after="0" w:line="240" w:lineRule="auto"/>
        <w:rPr>
          <w:rFonts w:ascii="Calibri Light" w:hAnsi="Calibri Light" w:cs="Calibri Light"/>
          <w:b/>
          <w:sz w:val="16"/>
          <w:szCs w:val="16"/>
        </w:rPr>
      </w:pPr>
    </w:p>
    <w:p w14:paraId="7DDDCF0D" w14:textId="77777777" w:rsidR="00594B57" w:rsidRPr="002462BE" w:rsidRDefault="00594B57" w:rsidP="00594B57">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15D2F24" w14:textId="77777777" w:rsidR="00594B57" w:rsidRPr="002462BE" w:rsidRDefault="00594B57" w:rsidP="00594B57">
      <w:pPr>
        <w:pStyle w:val="Sraopastraipa"/>
        <w:spacing w:after="0"/>
        <w:rPr>
          <w:rFonts w:ascii="Calibri Light" w:hAnsi="Calibri Light" w:cs="Calibri Light"/>
          <w:b/>
          <w:sz w:val="16"/>
          <w:szCs w:val="16"/>
        </w:rPr>
      </w:pPr>
    </w:p>
    <w:p w14:paraId="69B399EA" w14:textId="77777777" w:rsidR="00C15B22" w:rsidRPr="002462BE" w:rsidRDefault="00C15B22" w:rsidP="00C15B22">
      <w:pPr>
        <w:pStyle w:val="Sraopastraipa"/>
        <w:spacing w:after="0"/>
        <w:rPr>
          <w:rFonts w:ascii="Calibri Light" w:hAnsi="Calibri Light" w:cs="Calibri Light"/>
          <w:b/>
          <w:sz w:val="16"/>
          <w:szCs w:val="16"/>
        </w:rPr>
      </w:pPr>
    </w:p>
    <w:p w14:paraId="286D2F31" w14:textId="77777777" w:rsidR="001852CD" w:rsidRPr="002462BE" w:rsidRDefault="001852CD" w:rsidP="00861915">
      <w:pPr>
        <w:pStyle w:val="Sraopastraipa"/>
        <w:tabs>
          <w:tab w:val="left" w:pos="0"/>
        </w:tabs>
        <w:spacing w:after="0" w:line="240" w:lineRule="auto"/>
        <w:ind w:left="0"/>
        <w:rPr>
          <w:rFonts w:ascii="Calibri Light" w:hAnsi="Calibri Light" w:cs="Calibri Light"/>
          <w:b/>
          <w:sz w:val="16"/>
          <w:szCs w:val="16"/>
          <w:lang w:val="lt-LT"/>
        </w:rPr>
      </w:pPr>
    </w:p>
    <w:p w14:paraId="587C3849" w14:textId="77777777" w:rsidR="001852CD" w:rsidRPr="002462BE" w:rsidRDefault="001852CD" w:rsidP="00861915">
      <w:pPr>
        <w:pStyle w:val="Sraopastraipa"/>
        <w:tabs>
          <w:tab w:val="left" w:pos="0"/>
        </w:tabs>
        <w:spacing w:after="0" w:line="240" w:lineRule="auto"/>
        <w:ind w:left="0"/>
        <w:rPr>
          <w:rFonts w:ascii="Calibri Light" w:hAnsi="Calibri Light" w:cs="Calibri Light"/>
          <w:b/>
          <w:sz w:val="16"/>
          <w:szCs w:val="16"/>
          <w:lang w:val="lt-LT"/>
        </w:rPr>
      </w:pPr>
    </w:p>
    <w:p w14:paraId="760D41E1" w14:textId="77777777" w:rsidR="001852CD" w:rsidRPr="002462BE" w:rsidRDefault="001852CD" w:rsidP="00861915">
      <w:pPr>
        <w:pStyle w:val="Sraopastraipa"/>
        <w:tabs>
          <w:tab w:val="left" w:pos="0"/>
        </w:tabs>
        <w:spacing w:after="0" w:line="240" w:lineRule="auto"/>
        <w:ind w:left="0"/>
        <w:rPr>
          <w:rFonts w:ascii="Calibri Light" w:hAnsi="Calibri Light" w:cs="Calibri Light"/>
          <w:b/>
          <w:sz w:val="16"/>
          <w:szCs w:val="16"/>
          <w:lang w:val="lt-LT"/>
        </w:rPr>
      </w:pPr>
    </w:p>
    <w:p w14:paraId="43719C97" w14:textId="30884008" w:rsidR="00861915" w:rsidRPr="002462BE" w:rsidRDefault="00861915" w:rsidP="00861915">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lastRenderedPageBreak/>
        <w:t>6.3</w:t>
      </w:r>
      <w:r w:rsidR="00D7422F" w:rsidRPr="002462BE">
        <w:rPr>
          <w:rFonts w:ascii="Calibri Light" w:hAnsi="Calibri Light" w:cs="Calibri Light"/>
          <w:b/>
          <w:sz w:val="16"/>
          <w:szCs w:val="16"/>
          <w:lang w:val="lt-LT"/>
        </w:rPr>
        <w:t>4</w:t>
      </w:r>
      <w:r w:rsidRPr="002462BE">
        <w:rPr>
          <w:rFonts w:ascii="Calibri Light" w:hAnsi="Calibri Light" w:cs="Calibri Light"/>
          <w:b/>
          <w:sz w:val="16"/>
          <w:szCs w:val="16"/>
          <w:lang w:val="lt-LT"/>
        </w:rPr>
        <w:t>. lentelė.</w:t>
      </w:r>
      <w:r w:rsidRPr="002462BE">
        <w:rPr>
          <w:rFonts w:ascii="Calibri Light" w:hAnsi="Calibri Light" w:cs="Calibri Light"/>
          <w:b/>
          <w:sz w:val="16"/>
          <w:szCs w:val="16"/>
          <w:lang w:val="lt-LT" w:eastAsia="lt-LT"/>
        </w:rPr>
        <w:t xml:space="preserve"> </w:t>
      </w:r>
      <w:r w:rsidR="006253F1" w:rsidRPr="002462BE">
        <w:rPr>
          <w:rFonts w:ascii="Calibri Light" w:hAnsi="Calibri Light" w:cs="Calibri Light"/>
          <w:b/>
          <w:sz w:val="16"/>
          <w:szCs w:val="16"/>
          <w:lang w:val="lt-LT" w:eastAsia="lt-LT"/>
        </w:rPr>
        <w:t>Adeliškių k., Rūdiškių sen.</w:t>
      </w:r>
      <w:r w:rsidRPr="002462BE">
        <w:rPr>
          <w:rFonts w:ascii="Calibri Light" w:hAnsi="Calibri Light" w:cs="Calibri Light"/>
          <w:b/>
          <w:bCs/>
          <w:sz w:val="16"/>
          <w:szCs w:val="16"/>
          <w:lang w:val="lt-LT"/>
        </w:rPr>
        <w:t xml:space="preserve"> (3</w:t>
      </w:r>
      <w:r w:rsidR="00D7422F" w:rsidRPr="002462BE">
        <w:rPr>
          <w:rFonts w:ascii="Calibri Light" w:hAnsi="Calibri Light" w:cs="Calibri Light"/>
          <w:b/>
          <w:bCs/>
          <w:sz w:val="16"/>
          <w:szCs w:val="16"/>
          <w:lang w:val="lt-LT"/>
        </w:rPr>
        <w:t>4</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0275AE2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12A4A" w14:textId="77777777" w:rsidR="00861915" w:rsidRPr="002462BE" w:rsidRDefault="00861915"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4104620" w14:textId="77777777" w:rsidR="00861915" w:rsidRPr="002462BE" w:rsidRDefault="0086191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2F5F3389" w14:textId="77777777" w:rsidR="00861915" w:rsidRPr="002462BE" w:rsidRDefault="0086191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248D69F" w14:textId="77777777" w:rsidR="00861915" w:rsidRPr="002462BE" w:rsidRDefault="0086191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F5E9961" w14:textId="77777777" w:rsidR="00861915" w:rsidRPr="002462BE" w:rsidRDefault="0086191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1B2F15C0" w14:textId="77777777" w:rsidR="00861915" w:rsidRPr="002462BE" w:rsidRDefault="0086191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786235CC" w14:textId="77777777" w:rsidR="00861915" w:rsidRPr="002462BE" w:rsidRDefault="0086191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AB6C526" w14:textId="77777777" w:rsidR="00861915" w:rsidRPr="002462BE" w:rsidRDefault="0086191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B62E55" w14:textId="77777777" w:rsidR="00861915" w:rsidRPr="002462BE" w:rsidRDefault="0086191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681C1917" w14:textId="77777777" w:rsidR="00861915" w:rsidRPr="002462BE" w:rsidRDefault="0086191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18FB79A0" w14:textId="77777777" w:rsidR="00861915" w:rsidRPr="002462BE" w:rsidRDefault="0086191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2E6EE65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7A66BB3" w14:textId="77777777" w:rsidR="00861915" w:rsidRPr="002462BE" w:rsidRDefault="0086191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67E9CF4" w14:textId="77777777" w:rsidR="00861915" w:rsidRPr="002462BE" w:rsidRDefault="0086191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2580ED7" w14:textId="77777777" w:rsidR="00861915" w:rsidRPr="002462BE" w:rsidRDefault="0086191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73E0B8D" w14:textId="77777777" w:rsidR="00861915" w:rsidRPr="002462BE" w:rsidRDefault="0086191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DD19A" w14:textId="77777777" w:rsidR="00861915" w:rsidRPr="002462BE" w:rsidRDefault="0086191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252F9F7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8672D6" w14:textId="3424F860" w:rsidR="00861915" w:rsidRPr="002462BE" w:rsidRDefault="00861915"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w:t>
            </w:r>
            <w:r w:rsidR="00D7422F" w:rsidRPr="002462BE">
              <w:rPr>
                <w:rFonts w:ascii="Calibri Light" w:eastAsia="Times New Roman" w:hAnsi="Calibri Light" w:cs="Calibri Light"/>
                <w:sz w:val="24"/>
                <w:szCs w:val="24"/>
                <w:lang w:val="lt-LT" w:eastAsia="lt-LT"/>
              </w:rPr>
              <w:t>4</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3F06B8A" w14:textId="3446864D" w:rsidR="00861915" w:rsidRPr="002462BE" w:rsidRDefault="006253F1"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Adeliškių k., Rūdiškių sen.</w:t>
            </w:r>
          </w:p>
        </w:tc>
        <w:tc>
          <w:tcPr>
            <w:tcW w:w="1135" w:type="pct"/>
            <w:tcBorders>
              <w:top w:val="single" w:sz="4" w:space="0" w:color="auto"/>
              <w:left w:val="nil"/>
              <w:bottom w:val="single" w:sz="4" w:space="0" w:color="auto"/>
              <w:right w:val="single" w:sz="4" w:space="0" w:color="auto"/>
            </w:tcBorders>
            <w:vAlign w:val="center"/>
          </w:tcPr>
          <w:p w14:paraId="095A40E9" w14:textId="77777777" w:rsidR="00861915" w:rsidRPr="002462BE" w:rsidRDefault="00861915"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678F1D3" w14:textId="77777777" w:rsidR="00861915" w:rsidRPr="002462BE" w:rsidRDefault="0086191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21AEC" w14:textId="77777777" w:rsidR="00861915" w:rsidRPr="002462BE" w:rsidRDefault="00861915"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6E8651F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F052F89" w14:textId="77777777" w:rsidR="00861915" w:rsidRPr="002462BE" w:rsidRDefault="00861915"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D610D" w14:textId="77777777" w:rsidR="00861915" w:rsidRPr="002462BE" w:rsidRDefault="00861915"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811819" w14:textId="77777777" w:rsidR="00861915" w:rsidRPr="002462BE" w:rsidRDefault="00861915"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861915" w:rsidRPr="002462BE" w14:paraId="76D71A8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2037D99" w14:textId="77777777" w:rsidR="00861915" w:rsidRPr="002462BE" w:rsidRDefault="00861915"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61CA4" w14:textId="77777777" w:rsidR="00861915" w:rsidRPr="002462BE" w:rsidRDefault="00861915"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5930C" w14:textId="77777777" w:rsidR="00861915" w:rsidRPr="002462BE" w:rsidRDefault="00861915"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3521D82E" w14:textId="77777777" w:rsidR="00861915" w:rsidRPr="002462BE" w:rsidRDefault="00861915" w:rsidP="00861915">
      <w:pPr>
        <w:pStyle w:val="Sraopastraipa"/>
        <w:spacing w:after="0" w:line="240" w:lineRule="auto"/>
        <w:rPr>
          <w:rFonts w:ascii="Calibri Light" w:hAnsi="Calibri Light" w:cs="Calibri Light"/>
          <w:b/>
          <w:sz w:val="16"/>
          <w:szCs w:val="16"/>
        </w:rPr>
      </w:pPr>
    </w:p>
    <w:p w14:paraId="6E6F3174" w14:textId="77777777" w:rsidR="00861915" w:rsidRPr="002462BE" w:rsidRDefault="00861915" w:rsidP="00861915">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A24A0D1" w14:textId="77777777" w:rsidR="00C15B22" w:rsidRPr="002462BE" w:rsidRDefault="00C15B22" w:rsidP="00C15B22">
      <w:pPr>
        <w:pStyle w:val="Sraopastraipa"/>
        <w:spacing w:after="0"/>
        <w:rPr>
          <w:rFonts w:ascii="Calibri Light" w:hAnsi="Calibri Light" w:cs="Calibri Light"/>
          <w:b/>
          <w:sz w:val="16"/>
          <w:szCs w:val="16"/>
        </w:rPr>
      </w:pPr>
    </w:p>
    <w:p w14:paraId="55A4ED3F" w14:textId="77777777" w:rsidR="00594B57" w:rsidRPr="002462BE" w:rsidRDefault="00594B57" w:rsidP="00594B57">
      <w:pPr>
        <w:pStyle w:val="Sraopastraipa"/>
        <w:spacing w:after="0"/>
        <w:rPr>
          <w:rFonts w:ascii="Calibri Light" w:hAnsi="Calibri Light" w:cs="Calibri Light"/>
          <w:b/>
          <w:sz w:val="16"/>
          <w:szCs w:val="16"/>
        </w:rPr>
      </w:pPr>
    </w:p>
    <w:p w14:paraId="365A9703" w14:textId="2C070715" w:rsidR="00440C34" w:rsidRPr="002462BE" w:rsidRDefault="00440C34" w:rsidP="00440C34">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D7422F" w:rsidRPr="002462BE">
        <w:rPr>
          <w:rFonts w:ascii="Calibri Light" w:hAnsi="Calibri Light" w:cs="Calibri Light"/>
          <w:b/>
          <w:sz w:val="16"/>
          <w:szCs w:val="16"/>
          <w:lang w:val="lt-LT"/>
        </w:rPr>
        <w:t>35</w:t>
      </w:r>
      <w:r w:rsidRPr="002462BE">
        <w:rPr>
          <w:rFonts w:ascii="Calibri Light" w:hAnsi="Calibri Light" w:cs="Calibri Light"/>
          <w:b/>
          <w:sz w:val="16"/>
          <w:szCs w:val="16"/>
          <w:lang w:val="lt-LT"/>
        </w:rPr>
        <w:t>. lentelė.</w:t>
      </w:r>
      <w:r w:rsidR="001F5EA5" w:rsidRPr="002462BE">
        <w:rPr>
          <w:rFonts w:ascii="Calibri Light" w:hAnsi="Calibri Light" w:cs="Calibri Light"/>
          <w:b/>
          <w:bCs/>
          <w:sz w:val="16"/>
          <w:szCs w:val="16"/>
          <w:lang w:eastAsia="lt-LT"/>
        </w:rPr>
        <w:t xml:space="preserve"> </w:t>
      </w:r>
      <w:r w:rsidR="001F5EA5" w:rsidRPr="002462BE">
        <w:rPr>
          <w:rFonts w:ascii="Calibri Light" w:hAnsi="Calibri Light" w:cs="Calibri Light"/>
          <w:b/>
          <w:bCs/>
          <w:sz w:val="16"/>
          <w:szCs w:val="16"/>
          <w:lang w:val="lt-LT" w:eastAsia="lt-LT"/>
        </w:rPr>
        <w:t>Švendubrės k., Viečiūnų sen.</w:t>
      </w:r>
      <w:r w:rsidR="001F5EA5"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w:t>
      </w:r>
      <w:r w:rsidR="00D7422F" w:rsidRPr="002462BE">
        <w:rPr>
          <w:rFonts w:ascii="Calibri Light" w:hAnsi="Calibri Light" w:cs="Calibri Light"/>
          <w:b/>
          <w:bCs/>
          <w:sz w:val="16"/>
          <w:szCs w:val="16"/>
          <w:lang w:val="lt-LT"/>
        </w:rPr>
        <w:t>35</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33D4D07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026E1" w14:textId="77777777" w:rsidR="00440C34" w:rsidRPr="002462BE" w:rsidRDefault="00440C34"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FC068F2" w14:textId="77777777" w:rsidR="00440C34" w:rsidRPr="002462BE" w:rsidRDefault="00440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386D246" w14:textId="77777777" w:rsidR="00440C34" w:rsidRPr="002462BE" w:rsidRDefault="00440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63D9069" w14:textId="77777777" w:rsidR="00440C34" w:rsidRPr="002462BE" w:rsidRDefault="00440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12D9E2D7" w14:textId="77777777" w:rsidR="00440C34" w:rsidRPr="002462BE" w:rsidRDefault="00440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4BE00BA6" w14:textId="77777777" w:rsidR="00440C34" w:rsidRPr="002462BE" w:rsidRDefault="00440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D2BCC53" w14:textId="77777777" w:rsidR="00440C34" w:rsidRPr="002462BE" w:rsidRDefault="00440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44A7102" w14:textId="77777777" w:rsidR="00440C34" w:rsidRPr="002462BE" w:rsidRDefault="00440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E2015" w14:textId="77777777" w:rsidR="00440C34" w:rsidRPr="002462BE" w:rsidRDefault="00440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281B4F9" w14:textId="77777777" w:rsidR="00440C34" w:rsidRPr="002462BE" w:rsidRDefault="00440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05088B4E" w14:textId="77777777" w:rsidR="00440C34" w:rsidRPr="002462BE" w:rsidRDefault="00440C34"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6D60B29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64DD6EC" w14:textId="77777777" w:rsidR="00440C34" w:rsidRPr="002462BE" w:rsidRDefault="00440C3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733ADAF9" w14:textId="77777777" w:rsidR="00440C34" w:rsidRPr="002462BE" w:rsidRDefault="00440C3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33EF67FC" w14:textId="77777777" w:rsidR="00440C34" w:rsidRPr="002462BE" w:rsidRDefault="00440C3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2750D2F" w14:textId="77777777" w:rsidR="00440C34" w:rsidRPr="002462BE" w:rsidRDefault="00440C3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87875C" w14:textId="77777777" w:rsidR="00440C34" w:rsidRPr="002462BE" w:rsidRDefault="00440C3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0A0196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B0E184" w14:textId="0E2CB0EE" w:rsidR="00440C34" w:rsidRPr="002462BE" w:rsidRDefault="00D7422F"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35</w:t>
            </w:r>
            <w:r w:rsidR="00440C34"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9C84C82" w14:textId="5F2C27B6" w:rsidR="00440C34" w:rsidRPr="002462BE" w:rsidRDefault="001F5EA5"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Švendubrės k., Viečiūnų sen.</w:t>
            </w:r>
          </w:p>
        </w:tc>
        <w:tc>
          <w:tcPr>
            <w:tcW w:w="1135" w:type="pct"/>
            <w:tcBorders>
              <w:top w:val="single" w:sz="4" w:space="0" w:color="auto"/>
              <w:left w:val="nil"/>
              <w:bottom w:val="single" w:sz="4" w:space="0" w:color="auto"/>
              <w:right w:val="single" w:sz="4" w:space="0" w:color="auto"/>
            </w:tcBorders>
            <w:vAlign w:val="center"/>
          </w:tcPr>
          <w:p w14:paraId="442C02F9" w14:textId="77777777" w:rsidR="00440C34" w:rsidRPr="002462BE" w:rsidRDefault="00440C34"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77AEBF0" w14:textId="77777777" w:rsidR="00440C34" w:rsidRPr="002462BE" w:rsidRDefault="00440C34"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A3C16" w14:textId="77777777" w:rsidR="00440C34" w:rsidRPr="002462BE" w:rsidRDefault="00440C34"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95DF3A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8FB05D7" w14:textId="77777777" w:rsidR="00440C34" w:rsidRPr="002462BE" w:rsidRDefault="00440C34"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BF442" w14:textId="77777777" w:rsidR="00440C34" w:rsidRPr="002462BE" w:rsidRDefault="00440C34"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631B7" w14:textId="77777777" w:rsidR="00440C34" w:rsidRPr="002462BE" w:rsidRDefault="00440C34"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440C34" w:rsidRPr="002462BE" w14:paraId="30C981A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45824AC" w14:textId="77777777" w:rsidR="00440C34" w:rsidRPr="002462BE" w:rsidRDefault="00440C34"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386B1" w14:textId="77777777" w:rsidR="00440C34" w:rsidRPr="002462BE" w:rsidRDefault="00440C34"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31496" w14:textId="77777777" w:rsidR="00440C34" w:rsidRPr="002462BE" w:rsidRDefault="00440C34"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3D7ECDBD" w14:textId="77777777" w:rsidR="00440C34" w:rsidRPr="002462BE" w:rsidRDefault="00440C34" w:rsidP="00440C34">
      <w:pPr>
        <w:pStyle w:val="Sraopastraipa"/>
        <w:spacing w:after="0" w:line="240" w:lineRule="auto"/>
        <w:rPr>
          <w:rFonts w:ascii="Calibri Light" w:hAnsi="Calibri Light" w:cs="Calibri Light"/>
          <w:b/>
          <w:sz w:val="16"/>
          <w:szCs w:val="16"/>
        </w:rPr>
      </w:pPr>
    </w:p>
    <w:p w14:paraId="44A793BE" w14:textId="77777777" w:rsidR="00440C34" w:rsidRPr="002462BE" w:rsidRDefault="00440C34" w:rsidP="00440C34">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6BDBAFD2" w14:textId="77777777" w:rsidR="00440C34" w:rsidRPr="002462BE" w:rsidRDefault="00440C34" w:rsidP="00440C34">
      <w:pPr>
        <w:pStyle w:val="Sraopastraipa"/>
        <w:spacing w:after="0"/>
        <w:rPr>
          <w:rFonts w:ascii="Calibri Light" w:hAnsi="Calibri Light" w:cs="Calibri Light"/>
          <w:b/>
          <w:sz w:val="16"/>
          <w:szCs w:val="16"/>
          <w:lang w:val="lt-LT"/>
        </w:rPr>
      </w:pPr>
    </w:p>
    <w:p w14:paraId="6FB8C410" w14:textId="6868165C" w:rsidR="001F5EA5" w:rsidRPr="002462BE" w:rsidRDefault="001F5EA5" w:rsidP="001F5EA5">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5D1810" w:rsidRPr="002462BE">
        <w:rPr>
          <w:rFonts w:ascii="Calibri Light" w:hAnsi="Calibri Light" w:cs="Calibri Light"/>
          <w:b/>
          <w:sz w:val="16"/>
          <w:szCs w:val="16"/>
          <w:lang w:val="lt-LT"/>
        </w:rPr>
        <w:t>36</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BC7D3E" w:rsidRPr="002462BE">
        <w:rPr>
          <w:rFonts w:ascii="Calibri Light" w:hAnsi="Calibri Light" w:cs="Calibri Light"/>
          <w:b/>
          <w:bCs/>
          <w:sz w:val="16"/>
          <w:szCs w:val="16"/>
          <w:lang w:val="lt-LT" w:eastAsia="lt-LT"/>
        </w:rPr>
        <w:t>Gudžiūnų gst., Gudžiūnų sen.</w:t>
      </w:r>
      <w:r w:rsidRPr="002462BE">
        <w:rPr>
          <w:rFonts w:ascii="Calibri Light" w:hAnsi="Calibri Light" w:cs="Calibri Light"/>
          <w:b/>
          <w:bCs/>
          <w:sz w:val="16"/>
          <w:szCs w:val="16"/>
          <w:lang w:val="lt-LT"/>
        </w:rPr>
        <w:t xml:space="preserve"> (</w:t>
      </w:r>
      <w:r w:rsidR="005D1810" w:rsidRPr="002462BE">
        <w:rPr>
          <w:rFonts w:ascii="Calibri Light" w:hAnsi="Calibri Light" w:cs="Calibri Light"/>
          <w:b/>
          <w:bCs/>
          <w:sz w:val="16"/>
          <w:szCs w:val="16"/>
          <w:lang w:val="lt-LT"/>
        </w:rPr>
        <w:t>36-</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3B577F7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46912D" w14:textId="77777777" w:rsidR="001F5EA5" w:rsidRPr="002462BE" w:rsidRDefault="001F5EA5"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43C2C77" w14:textId="77777777" w:rsidR="001F5EA5" w:rsidRPr="002462BE" w:rsidRDefault="001F5EA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63827EC9" w14:textId="77777777" w:rsidR="001F5EA5" w:rsidRPr="002462BE" w:rsidRDefault="001F5EA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046CFA5" w14:textId="77777777" w:rsidR="001F5EA5" w:rsidRPr="002462BE" w:rsidRDefault="001F5EA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798B2A0" w14:textId="77777777" w:rsidR="001F5EA5" w:rsidRPr="002462BE" w:rsidRDefault="001F5EA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18097B1F" w14:textId="77777777" w:rsidR="001F5EA5" w:rsidRPr="002462BE" w:rsidRDefault="001F5EA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EC50351" w14:textId="77777777" w:rsidR="001F5EA5" w:rsidRPr="002462BE" w:rsidRDefault="001F5EA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271D16F7" w14:textId="77777777" w:rsidR="001F5EA5" w:rsidRPr="002462BE" w:rsidRDefault="001F5EA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6C1B9" w14:textId="77777777" w:rsidR="001F5EA5" w:rsidRPr="002462BE" w:rsidRDefault="001F5EA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78428E53" w14:textId="77777777" w:rsidR="001F5EA5" w:rsidRPr="002462BE" w:rsidRDefault="001F5EA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C5B083B" w14:textId="77777777" w:rsidR="001F5EA5" w:rsidRPr="002462BE" w:rsidRDefault="001F5EA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2965AAF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6C31097" w14:textId="77777777" w:rsidR="001F5EA5" w:rsidRPr="002462BE" w:rsidRDefault="001F5EA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24604873" w14:textId="77777777" w:rsidR="001F5EA5" w:rsidRPr="002462BE" w:rsidRDefault="001F5EA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1CC82438" w14:textId="77777777" w:rsidR="001F5EA5" w:rsidRPr="002462BE" w:rsidRDefault="001F5EA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452233E9" w14:textId="77777777" w:rsidR="001F5EA5" w:rsidRPr="002462BE" w:rsidRDefault="001F5EA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E5AFE" w14:textId="77777777" w:rsidR="001F5EA5" w:rsidRPr="002462BE" w:rsidRDefault="001F5EA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2EB475A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5BFC9A" w14:textId="0209FFB0" w:rsidR="001F5EA5" w:rsidRPr="002462BE" w:rsidRDefault="005D1810"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r w:rsidR="001F5EA5"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FF66EFF" w14:textId="45B54DF8" w:rsidR="001F5EA5" w:rsidRPr="002462BE" w:rsidRDefault="00BC7D3E"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Gudžiūnų gst., Gudžiūnų sen.</w:t>
            </w:r>
          </w:p>
        </w:tc>
        <w:tc>
          <w:tcPr>
            <w:tcW w:w="1135" w:type="pct"/>
            <w:tcBorders>
              <w:top w:val="single" w:sz="4" w:space="0" w:color="auto"/>
              <w:left w:val="nil"/>
              <w:bottom w:val="single" w:sz="4" w:space="0" w:color="auto"/>
              <w:right w:val="single" w:sz="4" w:space="0" w:color="auto"/>
            </w:tcBorders>
            <w:vAlign w:val="center"/>
          </w:tcPr>
          <w:p w14:paraId="1C0CF851" w14:textId="77777777" w:rsidR="001F5EA5" w:rsidRPr="002462BE" w:rsidRDefault="001F5EA5"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89F006F" w14:textId="77777777" w:rsidR="001F5EA5" w:rsidRPr="002462BE" w:rsidRDefault="001F5EA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08754" w14:textId="77777777" w:rsidR="001F5EA5" w:rsidRPr="002462BE" w:rsidRDefault="001F5EA5"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086EB0F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C12AD8F" w14:textId="77777777" w:rsidR="001F5EA5" w:rsidRPr="002462BE" w:rsidRDefault="001F5EA5"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9926A2" w14:textId="77777777" w:rsidR="001F5EA5" w:rsidRPr="002462BE" w:rsidRDefault="001F5EA5"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BECF8" w14:textId="77777777" w:rsidR="001F5EA5" w:rsidRPr="002462BE" w:rsidRDefault="001F5EA5"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1F5EA5" w:rsidRPr="002462BE" w14:paraId="41AFE80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9871F5D" w14:textId="77777777" w:rsidR="001F5EA5" w:rsidRPr="002462BE" w:rsidRDefault="001F5EA5"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AF864" w14:textId="77777777" w:rsidR="001F5EA5" w:rsidRPr="002462BE" w:rsidRDefault="001F5EA5"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80AB7" w14:textId="77777777" w:rsidR="001F5EA5" w:rsidRPr="002462BE" w:rsidRDefault="001F5EA5"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1464E3FB" w14:textId="77777777" w:rsidR="001F5EA5" w:rsidRPr="002462BE" w:rsidRDefault="001F5EA5" w:rsidP="001F5EA5">
      <w:pPr>
        <w:pStyle w:val="Sraopastraipa"/>
        <w:spacing w:after="0" w:line="240" w:lineRule="auto"/>
        <w:rPr>
          <w:rFonts w:ascii="Calibri Light" w:hAnsi="Calibri Light" w:cs="Calibri Light"/>
          <w:b/>
          <w:sz w:val="16"/>
          <w:szCs w:val="16"/>
        </w:rPr>
      </w:pPr>
    </w:p>
    <w:p w14:paraId="7D8AD7B1" w14:textId="77777777" w:rsidR="001F5EA5" w:rsidRPr="002462BE" w:rsidRDefault="001F5EA5" w:rsidP="001F5EA5">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2819464" w14:textId="77777777" w:rsidR="001F5EA5" w:rsidRPr="002462BE" w:rsidRDefault="001F5EA5" w:rsidP="001F5EA5">
      <w:pPr>
        <w:pStyle w:val="Sraopastraipa"/>
        <w:spacing w:after="0"/>
        <w:rPr>
          <w:rFonts w:ascii="Calibri Light" w:hAnsi="Calibri Light" w:cs="Calibri Light"/>
          <w:b/>
          <w:sz w:val="16"/>
          <w:szCs w:val="16"/>
        </w:rPr>
      </w:pPr>
    </w:p>
    <w:p w14:paraId="09240BDB" w14:textId="2ED71993" w:rsidR="00BC7D3E" w:rsidRPr="002462BE" w:rsidRDefault="00BC7D3E" w:rsidP="00BC7D3E">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3F2AD4" w:rsidRPr="002462BE">
        <w:rPr>
          <w:rFonts w:ascii="Calibri Light" w:hAnsi="Calibri Light" w:cs="Calibri Light"/>
          <w:b/>
          <w:sz w:val="16"/>
          <w:szCs w:val="16"/>
          <w:lang w:val="lt-LT"/>
        </w:rPr>
        <w:t>37</w:t>
      </w:r>
      <w:r w:rsidRPr="002462BE">
        <w:rPr>
          <w:rFonts w:ascii="Calibri Light" w:hAnsi="Calibri Light" w:cs="Calibri Light"/>
          <w:b/>
          <w:sz w:val="16"/>
          <w:szCs w:val="16"/>
          <w:lang w:val="lt-LT"/>
        </w:rPr>
        <w:t xml:space="preserve"> lentelė.</w:t>
      </w:r>
      <w:r w:rsidR="000C1623" w:rsidRPr="002462BE">
        <w:rPr>
          <w:rFonts w:ascii="Calibri Light" w:hAnsi="Calibri Light" w:cs="Calibri Light"/>
          <w:sz w:val="20"/>
          <w:szCs w:val="20"/>
          <w:lang w:eastAsia="lt-LT"/>
        </w:rPr>
        <w:t xml:space="preserve"> </w:t>
      </w:r>
      <w:r w:rsidR="000C1623" w:rsidRPr="002462BE">
        <w:rPr>
          <w:rFonts w:ascii="Calibri Light" w:hAnsi="Calibri Light" w:cs="Calibri Light"/>
          <w:b/>
          <w:bCs/>
          <w:sz w:val="16"/>
          <w:szCs w:val="16"/>
          <w:lang w:val="lt-LT" w:eastAsia="lt-LT"/>
        </w:rPr>
        <w:t>Neveronių k., Neveronių sen.</w:t>
      </w:r>
      <w:r w:rsidR="000C1623"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w:t>
      </w:r>
      <w:r w:rsidR="003F2AD4" w:rsidRPr="002462BE">
        <w:rPr>
          <w:rFonts w:ascii="Calibri Light" w:hAnsi="Calibri Light" w:cs="Calibri Light"/>
          <w:b/>
          <w:bCs/>
          <w:sz w:val="16"/>
          <w:szCs w:val="16"/>
          <w:lang w:val="lt-LT"/>
        </w:rPr>
        <w:t>37</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68C65FC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E782E9" w14:textId="77777777" w:rsidR="00BC7D3E" w:rsidRPr="002462BE" w:rsidRDefault="00BC7D3E"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A9600E2" w14:textId="77777777" w:rsidR="00BC7D3E" w:rsidRPr="002462BE" w:rsidRDefault="00BC7D3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27ACA895" w14:textId="77777777" w:rsidR="00BC7D3E" w:rsidRPr="002462BE" w:rsidRDefault="00BC7D3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5CC24BD" w14:textId="77777777" w:rsidR="00BC7D3E" w:rsidRPr="002462BE" w:rsidRDefault="00BC7D3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23AA1A83" w14:textId="77777777" w:rsidR="00BC7D3E" w:rsidRPr="002462BE" w:rsidRDefault="00BC7D3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4FC7E1BD" w14:textId="77777777" w:rsidR="00BC7D3E" w:rsidRPr="002462BE" w:rsidRDefault="00BC7D3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422BFACF" w14:textId="77777777" w:rsidR="00BC7D3E" w:rsidRPr="002462BE" w:rsidRDefault="00BC7D3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2C41A74D" w14:textId="77777777" w:rsidR="00BC7D3E" w:rsidRPr="002462BE" w:rsidRDefault="00BC7D3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BBEF1D" w14:textId="77777777" w:rsidR="00BC7D3E" w:rsidRPr="002462BE" w:rsidRDefault="00BC7D3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DD129F0" w14:textId="77777777" w:rsidR="00BC7D3E" w:rsidRPr="002462BE" w:rsidRDefault="00BC7D3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C42C683" w14:textId="77777777" w:rsidR="00BC7D3E" w:rsidRPr="002462BE" w:rsidRDefault="00BC7D3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58DE01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D54A351" w14:textId="77777777" w:rsidR="00BC7D3E" w:rsidRPr="002462BE" w:rsidRDefault="00BC7D3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530A2E58" w14:textId="77777777" w:rsidR="00BC7D3E" w:rsidRPr="002462BE" w:rsidRDefault="00BC7D3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48A0D097" w14:textId="77777777" w:rsidR="00BC7D3E" w:rsidRPr="002462BE" w:rsidRDefault="00BC7D3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5C6F1CE7" w14:textId="77777777" w:rsidR="00BC7D3E" w:rsidRPr="002462BE" w:rsidRDefault="00BC7D3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B4A0E9" w14:textId="77777777" w:rsidR="00BC7D3E" w:rsidRPr="002462BE" w:rsidRDefault="00BC7D3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53D392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D9A25A" w14:textId="79EF9003" w:rsidR="00BC7D3E" w:rsidRPr="002462BE" w:rsidRDefault="003F2AD4"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37</w:t>
            </w:r>
            <w:r w:rsidR="00BC7D3E"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E3616AE" w14:textId="793A0666" w:rsidR="00BC7D3E" w:rsidRPr="002462BE" w:rsidRDefault="000C1623"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Neveronių k., Neveronių sen.</w:t>
            </w:r>
          </w:p>
        </w:tc>
        <w:tc>
          <w:tcPr>
            <w:tcW w:w="1135" w:type="pct"/>
            <w:tcBorders>
              <w:top w:val="single" w:sz="4" w:space="0" w:color="auto"/>
              <w:left w:val="nil"/>
              <w:bottom w:val="single" w:sz="4" w:space="0" w:color="auto"/>
              <w:right w:val="single" w:sz="4" w:space="0" w:color="auto"/>
            </w:tcBorders>
            <w:vAlign w:val="center"/>
          </w:tcPr>
          <w:p w14:paraId="2C11160F" w14:textId="77777777" w:rsidR="00BC7D3E" w:rsidRPr="002462BE" w:rsidRDefault="00BC7D3E"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2688193D" w14:textId="77777777" w:rsidR="00BC7D3E" w:rsidRPr="002462BE" w:rsidRDefault="00BC7D3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D0031" w14:textId="77777777" w:rsidR="00BC7D3E" w:rsidRPr="002462BE" w:rsidRDefault="00BC7D3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396F27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8C5A551" w14:textId="77777777" w:rsidR="00BC7D3E" w:rsidRPr="002462BE" w:rsidRDefault="00BC7D3E"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63F7B6" w14:textId="77777777" w:rsidR="00BC7D3E" w:rsidRPr="002462BE" w:rsidRDefault="00BC7D3E"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22A814" w14:textId="77777777" w:rsidR="00BC7D3E" w:rsidRPr="002462BE" w:rsidRDefault="00BC7D3E"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BC7D3E" w:rsidRPr="002462BE" w14:paraId="0CEBAFC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0E18818" w14:textId="77777777" w:rsidR="00BC7D3E" w:rsidRPr="002462BE" w:rsidRDefault="00BC7D3E"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EBCAA" w14:textId="77777777" w:rsidR="00BC7D3E" w:rsidRPr="002462BE" w:rsidRDefault="00BC7D3E"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88539" w14:textId="77777777" w:rsidR="00BC7D3E" w:rsidRPr="002462BE" w:rsidRDefault="00BC7D3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48C3377D" w14:textId="77777777" w:rsidR="00BC7D3E" w:rsidRPr="002462BE" w:rsidRDefault="00BC7D3E" w:rsidP="00BC7D3E">
      <w:pPr>
        <w:pStyle w:val="Sraopastraipa"/>
        <w:spacing w:after="0" w:line="240" w:lineRule="auto"/>
        <w:rPr>
          <w:rFonts w:ascii="Calibri Light" w:hAnsi="Calibri Light" w:cs="Calibri Light"/>
          <w:b/>
          <w:sz w:val="16"/>
          <w:szCs w:val="16"/>
        </w:rPr>
      </w:pPr>
    </w:p>
    <w:p w14:paraId="04349A38" w14:textId="77777777" w:rsidR="00BC7D3E" w:rsidRPr="002462BE" w:rsidRDefault="00BC7D3E" w:rsidP="00BC7D3E">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DDFDFF7" w14:textId="77777777" w:rsidR="00231F5B" w:rsidRPr="002462BE" w:rsidRDefault="00231F5B" w:rsidP="00A33794">
      <w:pPr>
        <w:pStyle w:val="Sraopastraipa"/>
        <w:spacing w:after="0"/>
        <w:rPr>
          <w:rFonts w:ascii="Calibri Light" w:hAnsi="Calibri Light" w:cs="Calibri Light"/>
          <w:b/>
          <w:sz w:val="16"/>
          <w:szCs w:val="16"/>
        </w:rPr>
      </w:pPr>
    </w:p>
    <w:p w14:paraId="73CE1247" w14:textId="50D48B3A" w:rsidR="00BC4752" w:rsidRPr="002462BE" w:rsidRDefault="00BC4752" w:rsidP="00BC4752">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9F0481" w:rsidRPr="002462BE">
        <w:rPr>
          <w:rFonts w:ascii="Calibri Light" w:hAnsi="Calibri Light" w:cs="Calibri Light"/>
          <w:b/>
          <w:sz w:val="16"/>
          <w:szCs w:val="16"/>
          <w:lang w:val="lt-LT"/>
        </w:rPr>
        <w:t>38</w:t>
      </w:r>
      <w:r w:rsidRPr="002462BE">
        <w:rPr>
          <w:rFonts w:ascii="Calibri Light" w:hAnsi="Calibri Light" w:cs="Calibri Light"/>
          <w:b/>
          <w:sz w:val="16"/>
          <w:szCs w:val="16"/>
          <w:lang w:val="lt-LT"/>
        </w:rPr>
        <w:t>. lentelė.</w:t>
      </w:r>
      <w:r w:rsidRPr="002462BE">
        <w:rPr>
          <w:rFonts w:ascii="Calibri Light" w:hAnsi="Calibri Light" w:cs="Calibri Light"/>
          <w:sz w:val="20"/>
          <w:szCs w:val="20"/>
          <w:lang w:eastAsia="lt-LT"/>
        </w:rPr>
        <w:t xml:space="preserve"> </w:t>
      </w:r>
      <w:r w:rsidR="00A23841" w:rsidRPr="002462BE">
        <w:rPr>
          <w:rFonts w:ascii="Calibri Light" w:hAnsi="Calibri Light" w:cs="Calibri Light"/>
          <w:b/>
          <w:bCs/>
          <w:sz w:val="16"/>
          <w:szCs w:val="16"/>
          <w:lang w:val="lt-LT" w:eastAsia="lt-LT"/>
        </w:rPr>
        <w:t>Kretkampio k., Lekėčių sen.</w:t>
      </w:r>
      <w:r w:rsidR="00A23841"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w:t>
      </w:r>
      <w:r w:rsidR="009F0481" w:rsidRPr="002462BE">
        <w:rPr>
          <w:rFonts w:ascii="Calibri Light" w:hAnsi="Calibri Light" w:cs="Calibri Light"/>
          <w:b/>
          <w:bCs/>
          <w:sz w:val="16"/>
          <w:szCs w:val="16"/>
          <w:lang w:val="lt-LT"/>
        </w:rPr>
        <w:t>38</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EE8BF0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A01A37" w14:textId="77777777" w:rsidR="00BC4752" w:rsidRPr="002462BE" w:rsidRDefault="00BC4752"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01A8386" w14:textId="77777777" w:rsidR="00BC4752" w:rsidRPr="002462BE" w:rsidRDefault="00BC475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443499D3" w14:textId="77777777" w:rsidR="00BC4752" w:rsidRPr="002462BE" w:rsidRDefault="00BC475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30FE0E18" w14:textId="77777777" w:rsidR="00BC4752" w:rsidRPr="002462BE" w:rsidRDefault="00BC475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1D6F6B6A" w14:textId="77777777" w:rsidR="00BC4752" w:rsidRPr="002462BE" w:rsidRDefault="00BC475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67879EE" w14:textId="77777777" w:rsidR="00BC4752" w:rsidRPr="002462BE" w:rsidRDefault="00BC475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6EA70AE" w14:textId="77777777" w:rsidR="00BC4752" w:rsidRPr="002462BE" w:rsidRDefault="00BC475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AF1BF84" w14:textId="77777777" w:rsidR="00BC4752" w:rsidRPr="002462BE" w:rsidRDefault="00BC475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D11E8" w14:textId="77777777" w:rsidR="00BC4752" w:rsidRPr="002462BE" w:rsidRDefault="00BC475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22B4BACA" w14:textId="77777777" w:rsidR="00BC4752" w:rsidRPr="002462BE" w:rsidRDefault="00BC475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0A6E9221" w14:textId="77777777" w:rsidR="00BC4752" w:rsidRPr="002462BE" w:rsidRDefault="00BC475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6CCBFAF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1F61F00" w14:textId="77777777" w:rsidR="00BC4752" w:rsidRPr="002462BE" w:rsidRDefault="00BC475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A103590" w14:textId="77777777" w:rsidR="00BC4752" w:rsidRPr="002462BE" w:rsidRDefault="00BC475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AE3CB1A" w14:textId="77777777" w:rsidR="00BC4752" w:rsidRPr="002462BE" w:rsidRDefault="00BC475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5FF36C9A" w14:textId="77777777" w:rsidR="00BC4752" w:rsidRPr="002462BE" w:rsidRDefault="00BC475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9A26B7" w14:textId="77777777" w:rsidR="00BC4752" w:rsidRPr="002462BE" w:rsidRDefault="00BC475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177F00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68CB2C" w14:textId="4A8D3373" w:rsidR="00BC4752" w:rsidRPr="002462BE" w:rsidRDefault="009F0481"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38</w:t>
            </w:r>
            <w:r w:rsidR="00BC4752"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7473C37" w14:textId="6913CE11" w:rsidR="00BC4752" w:rsidRPr="002462BE" w:rsidRDefault="00A23841"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Kretkampio k., Lekėčių sen.</w:t>
            </w:r>
          </w:p>
        </w:tc>
        <w:tc>
          <w:tcPr>
            <w:tcW w:w="1135" w:type="pct"/>
            <w:tcBorders>
              <w:top w:val="single" w:sz="4" w:space="0" w:color="auto"/>
              <w:left w:val="nil"/>
              <w:bottom w:val="single" w:sz="4" w:space="0" w:color="auto"/>
              <w:right w:val="single" w:sz="4" w:space="0" w:color="auto"/>
            </w:tcBorders>
            <w:vAlign w:val="center"/>
          </w:tcPr>
          <w:p w14:paraId="22DDCCAB" w14:textId="77777777" w:rsidR="00BC4752" w:rsidRPr="002462BE" w:rsidRDefault="00BC4752"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20188EC" w14:textId="77777777" w:rsidR="00BC4752" w:rsidRPr="002462BE" w:rsidRDefault="00BC475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EA68A" w14:textId="77777777" w:rsidR="00BC4752" w:rsidRPr="002462BE" w:rsidRDefault="00BC475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258CEEA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140D632" w14:textId="77777777" w:rsidR="00BC4752" w:rsidRPr="002462BE" w:rsidRDefault="00BC4752"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63433" w14:textId="77777777" w:rsidR="00BC4752" w:rsidRPr="002462BE" w:rsidRDefault="00BC4752"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ED6D74" w14:textId="77777777" w:rsidR="00BC4752" w:rsidRPr="002462BE" w:rsidRDefault="00BC4752"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BC4752" w:rsidRPr="002462BE" w14:paraId="7EF85C9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AAD66A6" w14:textId="77777777" w:rsidR="00BC4752" w:rsidRPr="002462BE" w:rsidRDefault="00BC4752"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7B530" w14:textId="77777777" w:rsidR="00BC4752" w:rsidRPr="002462BE" w:rsidRDefault="00BC4752"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EC5D6" w14:textId="77777777" w:rsidR="00BC4752" w:rsidRPr="002462BE" w:rsidRDefault="00BC475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1904C907" w14:textId="77777777" w:rsidR="00BC4752" w:rsidRPr="002462BE" w:rsidRDefault="00BC4752" w:rsidP="00BC4752">
      <w:pPr>
        <w:pStyle w:val="Sraopastraipa"/>
        <w:spacing w:after="0" w:line="240" w:lineRule="auto"/>
        <w:rPr>
          <w:rFonts w:ascii="Calibri Light" w:hAnsi="Calibri Light" w:cs="Calibri Light"/>
          <w:b/>
          <w:sz w:val="16"/>
          <w:szCs w:val="16"/>
        </w:rPr>
      </w:pPr>
    </w:p>
    <w:p w14:paraId="67A0BF9F" w14:textId="77777777" w:rsidR="00BC4752" w:rsidRPr="002462BE" w:rsidRDefault="00BC4752" w:rsidP="00BC4752">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CE42BCD" w14:textId="77777777" w:rsidR="00BC4752" w:rsidRPr="002462BE" w:rsidRDefault="00BC4752" w:rsidP="00BC4752">
      <w:pPr>
        <w:pStyle w:val="Sraopastraipa"/>
        <w:spacing w:after="0"/>
        <w:rPr>
          <w:rFonts w:ascii="Calibri Light" w:hAnsi="Calibri Light" w:cs="Calibri Light"/>
          <w:b/>
          <w:sz w:val="16"/>
          <w:szCs w:val="16"/>
        </w:rPr>
      </w:pPr>
    </w:p>
    <w:p w14:paraId="0B37619B" w14:textId="6D383ADE" w:rsidR="00A23841" w:rsidRPr="002462BE" w:rsidRDefault="00A23841" w:rsidP="00A23841">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9F0481" w:rsidRPr="002462BE">
        <w:rPr>
          <w:rFonts w:ascii="Calibri Light" w:hAnsi="Calibri Light" w:cs="Calibri Light"/>
          <w:b/>
          <w:sz w:val="16"/>
          <w:szCs w:val="16"/>
          <w:lang w:val="lt-LT"/>
        </w:rPr>
        <w:t>39</w:t>
      </w:r>
      <w:r w:rsidRPr="002462BE">
        <w:rPr>
          <w:rFonts w:ascii="Calibri Light" w:hAnsi="Calibri Light" w:cs="Calibri Light"/>
          <w:b/>
          <w:sz w:val="16"/>
          <w:szCs w:val="16"/>
          <w:lang w:val="lt-LT"/>
        </w:rPr>
        <w:t>. lentelė.</w:t>
      </w:r>
      <w:r w:rsidR="00C07FC6" w:rsidRPr="002462BE">
        <w:rPr>
          <w:rFonts w:ascii="Calibri Light" w:hAnsi="Calibri Light" w:cs="Calibri Light"/>
          <w:b/>
          <w:bCs/>
          <w:sz w:val="16"/>
          <w:szCs w:val="16"/>
          <w:lang w:val="lt-LT" w:eastAsia="lt-LT"/>
        </w:rPr>
        <w:t xml:space="preserve"> Lidijos Meškaitytės g. 4, Smalininkų k., Smalininkų sen., Jurbarko r.</w:t>
      </w:r>
      <w:r w:rsidRPr="002462BE">
        <w:rPr>
          <w:rFonts w:ascii="Calibri Light" w:hAnsi="Calibri Light" w:cs="Calibri Light"/>
          <w:b/>
          <w:bCs/>
          <w:sz w:val="16"/>
          <w:szCs w:val="16"/>
          <w:lang w:val="lt-LT"/>
        </w:rPr>
        <w:t xml:space="preserve"> (</w:t>
      </w:r>
      <w:r w:rsidR="009F0481" w:rsidRPr="002462BE">
        <w:rPr>
          <w:rFonts w:ascii="Calibri Light" w:hAnsi="Calibri Light" w:cs="Calibri Light"/>
          <w:b/>
          <w:bCs/>
          <w:sz w:val="16"/>
          <w:szCs w:val="16"/>
          <w:lang w:val="lt-LT"/>
        </w:rPr>
        <w:t>39</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6C722D0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A828D6" w14:textId="77777777" w:rsidR="00A23841" w:rsidRPr="002462BE" w:rsidRDefault="00A23841"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C338D0C" w14:textId="77777777" w:rsidR="00A23841" w:rsidRPr="002462BE" w:rsidRDefault="00A2384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40B6E4D1" w14:textId="77777777" w:rsidR="00A23841" w:rsidRPr="002462BE" w:rsidRDefault="00A2384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43750F80" w14:textId="77777777" w:rsidR="00A23841" w:rsidRPr="002462BE" w:rsidRDefault="00A2384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CE078B7" w14:textId="77777777" w:rsidR="00A23841" w:rsidRPr="002462BE" w:rsidRDefault="00A2384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4A83EECE" w14:textId="77777777" w:rsidR="00A23841" w:rsidRPr="002462BE" w:rsidRDefault="00A2384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426D2516" w14:textId="77777777" w:rsidR="00A23841" w:rsidRPr="002462BE" w:rsidRDefault="00A2384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0348512" w14:textId="77777777" w:rsidR="00A23841" w:rsidRPr="002462BE" w:rsidRDefault="00A2384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E1F9B4" w14:textId="77777777" w:rsidR="00A23841" w:rsidRPr="002462BE" w:rsidRDefault="00A2384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D353319" w14:textId="77777777" w:rsidR="00A23841" w:rsidRPr="002462BE" w:rsidRDefault="00A2384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CF63593" w14:textId="77777777" w:rsidR="00A23841" w:rsidRPr="002462BE" w:rsidRDefault="00A2384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7D3AD57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3366392" w14:textId="77777777" w:rsidR="00A23841" w:rsidRPr="002462BE" w:rsidRDefault="00A2384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0896C5F6" w14:textId="77777777" w:rsidR="00A23841" w:rsidRPr="002462BE" w:rsidRDefault="00A2384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1B3533D4" w14:textId="77777777" w:rsidR="00A23841" w:rsidRPr="002462BE" w:rsidRDefault="00A2384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3120E1A" w14:textId="77777777" w:rsidR="00A23841" w:rsidRPr="002462BE" w:rsidRDefault="00A2384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B3DD3A" w14:textId="77777777" w:rsidR="00A23841" w:rsidRPr="002462BE" w:rsidRDefault="00A2384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620A49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1CC099" w14:textId="5A40B087" w:rsidR="00A23841" w:rsidRPr="002462BE" w:rsidRDefault="009F0481"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39</w:t>
            </w:r>
            <w:r w:rsidR="00A23841"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B15A398" w14:textId="4DA1354C" w:rsidR="00A23841" w:rsidRPr="002462BE" w:rsidRDefault="00C07FC6"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Lidijos Meškaitytės g. 4, Smalininkų k., Smalininkų sen., Jurbarko r.</w:t>
            </w:r>
          </w:p>
        </w:tc>
        <w:tc>
          <w:tcPr>
            <w:tcW w:w="1135" w:type="pct"/>
            <w:tcBorders>
              <w:top w:val="single" w:sz="4" w:space="0" w:color="auto"/>
              <w:left w:val="nil"/>
              <w:bottom w:val="single" w:sz="4" w:space="0" w:color="auto"/>
              <w:right w:val="single" w:sz="4" w:space="0" w:color="auto"/>
            </w:tcBorders>
            <w:vAlign w:val="center"/>
          </w:tcPr>
          <w:p w14:paraId="1831DB48" w14:textId="77777777" w:rsidR="00A23841" w:rsidRPr="002462BE" w:rsidRDefault="00A23841"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4BB6238F" w14:textId="77777777" w:rsidR="00A23841" w:rsidRPr="002462BE" w:rsidRDefault="00A2384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F0CF4" w14:textId="77777777" w:rsidR="00A23841" w:rsidRPr="002462BE" w:rsidRDefault="00A2384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1D8733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D57E8CF" w14:textId="77777777" w:rsidR="00A23841" w:rsidRPr="002462BE" w:rsidRDefault="00A23841"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B3BDF" w14:textId="77777777" w:rsidR="00A23841" w:rsidRPr="002462BE" w:rsidRDefault="00A23841"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84986D" w14:textId="77777777" w:rsidR="00A23841" w:rsidRPr="002462BE" w:rsidRDefault="00A23841"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A23841" w:rsidRPr="002462BE" w14:paraId="2A42E61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7C8510F" w14:textId="77777777" w:rsidR="00A23841" w:rsidRPr="002462BE" w:rsidRDefault="00A23841"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A64A5" w14:textId="77777777" w:rsidR="00A23841" w:rsidRPr="002462BE" w:rsidRDefault="00A23841"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3F09F" w14:textId="77777777" w:rsidR="00A23841" w:rsidRPr="002462BE" w:rsidRDefault="00A2384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63810000" w14:textId="77777777" w:rsidR="00A23841" w:rsidRPr="002462BE" w:rsidRDefault="00A23841" w:rsidP="00A23841">
      <w:pPr>
        <w:pStyle w:val="Sraopastraipa"/>
        <w:spacing w:after="0" w:line="240" w:lineRule="auto"/>
        <w:rPr>
          <w:rFonts w:ascii="Calibri Light" w:hAnsi="Calibri Light" w:cs="Calibri Light"/>
          <w:b/>
          <w:sz w:val="16"/>
          <w:szCs w:val="16"/>
        </w:rPr>
      </w:pPr>
    </w:p>
    <w:p w14:paraId="66E9FA6E" w14:textId="77777777" w:rsidR="00A23841" w:rsidRPr="002462BE" w:rsidRDefault="00A23841" w:rsidP="00A23841">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39394685" w14:textId="77777777" w:rsidR="00A23841" w:rsidRPr="002462BE" w:rsidRDefault="00A23841" w:rsidP="00A23841">
      <w:pPr>
        <w:pStyle w:val="Sraopastraipa"/>
        <w:spacing w:after="0"/>
        <w:rPr>
          <w:rFonts w:ascii="Calibri Light" w:hAnsi="Calibri Light" w:cs="Calibri Light"/>
          <w:b/>
          <w:sz w:val="16"/>
          <w:szCs w:val="16"/>
        </w:rPr>
      </w:pPr>
    </w:p>
    <w:p w14:paraId="67CD78BC" w14:textId="680DA721" w:rsidR="00CD1AAB" w:rsidRPr="002462BE" w:rsidRDefault="00CD1AAB" w:rsidP="00CD1AAB">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9F0481" w:rsidRPr="002462BE">
        <w:rPr>
          <w:rFonts w:ascii="Calibri Light" w:hAnsi="Calibri Light" w:cs="Calibri Light"/>
          <w:b/>
          <w:sz w:val="16"/>
          <w:szCs w:val="16"/>
          <w:lang w:val="lt-LT"/>
        </w:rPr>
        <w:t>40</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82774D" w:rsidRPr="002462BE">
        <w:rPr>
          <w:rFonts w:ascii="Calibri Light" w:hAnsi="Calibri Light" w:cs="Calibri Light"/>
          <w:b/>
          <w:bCs/>
          <w:sz w:val="16"/>
          <w:szCs w:val="16"/>
          <w:lang w:val="lt-LT" w:eastAsia="lt-LT"/>
        </w:rPr>
        <w:t>Trainaičių k., Tytuvėnų apylinkių sen</w:t>
      </w:r>
      <w:r w:rsidR="0082774D"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(4</w:t>
      </w:r>
      <w:r w:rsidR="009F0481" w:rsidRPr="002462BE">
        <w:rPr>
          <w:rFonts w:ascii="Calibri Light" w:hAnsi="Calibri Light" w:cs="Calibri Light"/>
          <w:b/>
          <w:bCs/>
          <w:sz w:val="16"/>
          <w:szCs w:val="16"/>
          <w:lang w:val="lt-LT"/>
        </w:rPr>
        <w:t>0</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1868DE3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9DBB6F" w14:textId="77777777" w:rsidR="00CD1AAB" w:rsidRPr="002462BE" w:rsidRDefault="00CD1AAB"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E2C63D2" w14:textId="77777777" w:rsidR="00CD1AAB" w:rsidRPr="002462BE" w:rsidRDefault="00CD1A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17FE489B" w14:textId="77777777" w:rsidR="00CD1AAB" w:rsidRPr="002462BE" w:rsidRDefault="00CD1A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1342992" w14:textId="77777777" w:rsidR="00CD1AAB" w:rsidRPr="002462BE" w:rsidRDefault="00CD1A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192B6F8D" w14:textId="77777777" w:rsidR="00CD1AAB" w:rsidRPr="002462BE" w:rsidRDefault="00CD1A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32633FD4" w14:textId="77777777" w:rsidR="00CD1AAB" w:rsidRPr="002462BE" w:rsidRDefault="00CD1A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2494660F" w14:textId="77777777" w:rsidR="00CD1AAB" w:rsidRPr="002462BE" w:rsidRDefault="00CD1A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C1C1035" w14:textId="77777777" w:rsidR="00CD1AAB" w:rsidRPr="002462BE" w:rsidRDefault="00CD1A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6BB64" w14:textId="77777777" w:rsidR="00CD1AAB" w:rsidRPr="002462BE" w:rsidRDefault="00CD1A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66FA1CE" w14:textId="77777777" w:rsidR="00CD1AAB" w:rsidRPr="002462BE" w:rsidRDefault="00CD1A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39F1155" w14:textId="77777777" w:rsidR="00CD1AAB" w:rsidRPr="002462BE" w:rsidRDefault="00CD1A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AEA2FD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A22CDBD" w14:textId="77777777" w:rsidR="00CD1AAB" w:rsidRPr="002462BE" w:rsidRDefault="00CD1AA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743B7DA2" w14:textId="77777777" w:rsidR="00CD1AAB" w:rsidRPr="002462BE" w:rsidRDefault="00CD1AA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294FB5FA" w14:textId="77777777" w:rsidR="00CD1AAB" w:rsidRPr="002462BE" w:rsidRDefault="00CD1AA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204F0B0" w14:textId="77777777" w:rsidR="00CD1AAB" w:rsidRPr="002462BE" w:rsidRDefault="00CD1AA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928AF8" w14:textId="77777777" w:rsidR="00CD1AAB" w:rsidRPr="002462BE" w:rsidRDefault="00CD1AA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B6100F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39826D" w14:textId="78718A86" w:rsidR="00CD1AAB" w:rsidRPr="002462BE" w:rsidRDefault="00CD1AAB"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4</w:t>
            </w:r>
            <w:r w:rsidR="009F0481" w:rsidRPr="002462BE">
              <w:rPr>
                <w:rFonts w:ascii="Calibri Light" w:eastAsia="Times New Roman" w:hAnsi="Calibri Light" w:cs="Calibri Light"/>
                <w:sz w:val="24"/>
                <w:szCs w:val="24"/>
                <w:lang w:val="lt-LT" w:eastAsia="lt-LT"/>
              </w:rPr>
              <w:t>0</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A4D6219" w14:textId="100F796A" w:rsidR="00CD1AAB" w:rsidRPr="002462BE" w:rsidRDefault="0082774D"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Trainaičių k., Tytuvėnų apylinkių sen.</w:t>
            </w:r>
          </w:p>
        </w:tc>
        <w:tc>
          <w:tcPr>
            <w:tcW w:w="1135" w:type="pct"/>
            <w:tcBorders>
              <w:top w:val="single" w:sz="4" w:space="0" w:color="auto"/>
              <w:left w:val="nil"/>
              <w:bottom w:val="single" w:sz="4" w:space="0" w:color="auto"/>
              <w:right w:val="single" w:sz="4" w:space="0" w:color="auto"/>
            </w:tcBorders>
            <w:vAlign w:val="center"/>
          </w:tcPr>
          <w:p w14:paraId="25B90C09" w14:textId="77777777" w:rsidR="00CD1AAB" w:rsidRPr="002462BE" w:rsidRDefault="00CD1AAB"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470F7C87" w14:textId="77777777" w:rsidR="00CD1AAB" w:rsidRPr="002462BE" w:rsidRDefault="00CD1AA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916EB" w14:textId="77777777" w:rsidR="00CD1AAB" w:rsidRPr="002462BE" w:rsidRDefault="00CD1AAB"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2E137B8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36F34DC" w14:textId="77777777" w:rsidR="00CD1AAB" w:rsidRPr="002462BE" w:rsidRDefault="00CD1AAB"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BC50D" w14:textId="77777777" w:rsidR="00CD1AAB" w:rsidRPr="002462BE" w:rsidRDefault="00CD1AAB"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33134" w14:textId="77777777" w:rsidR="00CD1AAB" w:rsidRPr="002462BE" w:rsidRDefault="00CD1AAB"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CD1AAB" w:rsidRPr="002462BE" w14:paraId="12249AB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C7773AA" w14:textId="77777777" w:rsidR="00CD1AAB" w:rsidRPr="002462BE" w:rsidRDefault="00CD1AAB"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D1760" w14:textId="77777777" w:rsidR="00CD1AAB" w:rsidRPr="002462BE" w:rsidRDefault="00CD1AAB"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696D1" w14:textId="77777777" w:rsidR="00CD1AAB" w:rsidRPr="002462BE" w:rsidRDefault="00CD1AAB"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14FCFDF" w14:textId="77777777" w:rsidR="00CD1AAB" w:rsidRPr="002462BE" w:rsidRDefault="00CD1AAB" w:rsidP="00CD1AAB">
      <w:pPr>
        <w:pStyle w:val="Sraopastraipa"/>
        <w:spacing w:after="0" w:line="240" w:lineRule="auto"/>
        <w:rPr>
          <w:rFonts w:ascii="Calibri Light" w:hAnsi="Calibri Light" w:cs="Calibri Light"/>
          <w:b/>
          <w:sz w:val="16"/>
          <w:szCs w:val="16"/>
        </w:rPr>
      </w:pPr>
    </w:p>
    <w:p w14:paraId="0DE667BF" w14:textId="77777777" w:rsidR="00CD1AAB" w:rsidRPr="002462BE" w:rsidRDefault="00CD1AAB" w:rsidP="00CD1AAB">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E0C17B8" w14:textId="77777777" w:rsidR="0076223C" w:rsidRPr="002462BE" w:rsidRDefault="0076223C" w:rsidP="00CD1AAB">
      <w:pPr>
        <w:pStyle w:val="Sraopastraipa"/>
        <w:spacing w:after="0"/>
        <w:rPr>
          <w:rFonts w:ascii="Calibri Light" w:hAnsi="Calibri Light" w:cs="Calibri Light"/>
          <w:b/>
          <w:sz w:val="16"/>
          <w:szCs w:val="16"/>
        </w:rPr>
      </w:pPr>
    </w:p>
    <w:p w14:paraId="25DE9B51" w14:textId="77777777" w:rsidR="0082774D" w:rsidRPr="002462BE" w:rsidRDefault="0082774D" w:rsidP="00CD1AAB">
      <w:pPr>
        <w:pStyle w:val="Sraopastraipa"/>
        <w:spacing w:after="0"/>
        <w:rPr>
          <w:rFonts w:ascii="Calibri Light" w:hAnsi="Calibri Light" w:cs="Calibri Light"/>
          <w:b/>
          <w:sz w:val="16"/>
          <w:szCs w:val="16"/>
        </w:rPr>
      </w:pPr>
    </w:p>
    <w:p w14:paraId="17C3BEC4" w14:textId="012244AA" w:rsidR="0082774D" w:rsidRPr="002462BE" w:rsidRDefault="0082774D" w:rsidP="0082774D">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6.4</w:t>
      </w:r>
      <w:r w:rsidR="009F0481" w:rsidRPr="002462BE">
        <w:rPr>
          <w:rFonts w:ascii="Calibri Light" w:hAnsi="Calibri Light" w:cs="Calibri Light"/>
          <w:b/>
          <w:sz w:val="16"/>
          <w:szCs w:val="16"/>
          <w:lang w:val="lt-LT"/>
        </w:rPr>
        <w:t>1</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FC50AC" w:rsidRPr="002462BE">
        <w:rPr>
          <w:rFonts w:ascii="Calibri Light" w:hAnsi="Calibri Light" w:cs="Calibri Light"/>
          <w:b/>
          <w:bCs/>
          <w:sz w:val="16"/>
          <w:szCs w:val="16"/>
          <w:lang w:val="lt-LT" w:eastAsia="lt-LT"/>
        </w:rPr>
        <w:t>Žeimelio mstl., Žeimelio sen.</w:t>
      </w:r>
      <w:r w:rsidR="00FC50AC"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(4</w:t>
      </w:r>
      <w:r w:rsidR="009F0481" w:rsidRPr="002462BE">
        <w:rPr>
          <w:rFonts w:ascii="Calibri Light" w:hAnsi="Calibri Light" w:cs="Calibri Light"/>
          <w:b/>
          <w:bCs/>
          <w:sz w:val="16"/>
          <w:szCs w:val="16"/>
          <w:lang w:val="lt-LT"/>
        </w:rPr>
        <w:t>1</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2491F82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7A2FFB" w14:textId="77777777" w:rsidR="0082774D" w:rsidRPr="002462BE" w:rsidRDefault="0082774D"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Pirkimo objekto  </w:t>
            </w:r>
            <w:r w:rsidRPr="002462BE">
              <w:rPr>
                <w:rFonts w:ascii="Calibri Light" w:eastAsia="Times New Roman" w:hAnsi="Calibri Light" w:cs="Calibri Light"/>
                <w:sz w:val="20"/>
                <w:szCs w:val="20"/>
                <w:lang w:val="lt-LT" w:eastAsia="lt-LT"/>
              </w:rPr>
              <w:lastRenderedPageBreak/>
              <w:t>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98F94AA" w14:textId="77777777" w:rsidR="0082774D" w:rsidRPr="002462BE" w:rsidRDefault="008277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SMRRT įrangos</w:t>
            </w:r>
          </w:p>
          <w:p w14:paraId="0447077E" w14:textId="77777777" w:rsidR="0082774D" w:rsidRPr="002462BE" w:rsidRDefault="008277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33F7160F" w14:textId="77777777" w:rsidR="0082774D" w:rsidRPr="002462BE" w:rsidRDefault="008277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su koordinatėmis ir talpinimo aukščio</w:t>
            </w:r>
          </w:p>
          <w:p w14:paraId="29161A83" w14:textId="77777777" w:rsidR="0082774D" w:rsidRPr="002462BE" w:rsidRDefault="008277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003DDFE" w14:textId="77777777" w:rsidR="0082774D" w:rsidRPr="002462BE" w:rsidRDefault="008277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F684146" w14:textId="77777777" w:rsidR="0082774D" w:rsidRPr="002462BE" w:rsidRDefault="008277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1D9CF8C4" w14:textId="77777777" w:rsidR="0082774D" w:rsidRPr="002462BE" w:rsidRDefault="008277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0044FB" w14:textId="77777777" w:rsidR="0082774D" w:rsidRPr="002462BE" w:rsidRDefault="008277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6763197D" w14:textId="77777777" w:rsidR="0082774D" w:rsidRPr="002462BE" w:rsidRDefault="008277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FD5B51D" w14:textId="77777777" w:rsidR="0082774D" w:rsidRPr="002462BE" w:rsidRDefault="008277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9E4B67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EEA7346" w14:textId="77777777" w:rsidR="0082774D" w:rsidRPr="002462BE" w:rsidRDefault="0082774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5354FC40" w14:textId="77777777" w:rsidR="0082774D" w:rsidRPr="002462BE" w:rsidRDefault="0082774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E5E0973" w14:textId="77777777" w:rsidR="0082774D" w:rsidRPr="002462BE" w:rsidRDefault="0082774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89D77AF" w14:textId="77777777" w:rsidR="0082774D" w:rsidRPr="002462BE" w:rsidRDefault="0082774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57EF7" w14:textId="77777777" w:rsidR="0082774D" w:rsidRPr="002462BE" w:rsidRDefault="0082774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354C86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38491F" w14:textId="1AC545D4" w:rsidR="0082774D" w:rsidRPr="002462BE" w:rsidRDefault="0082774D"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4</w:t>
            </w:r>
            <w:r w:rsidR="009723AD" w:rsidRPr="002462BE">
              <w:rPr>
                <w:rFonts w:ascii="Calibri Light" w:eastAsia="Times New Roman" w:hAnsi="Calibri Light" w:cs="Calibri Light"/>
                <w:sz w:val="24"/>
                <w:szCs w:val="24"/>
                <w:lang w:val="lt-LT" w:eastAsia="lt-LT"/>
              </w:rPr>
              <w:t>1</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85A00F4" w14:textId="6A2C69C7" w:rsidR="0082774D" w:rsidRPr="002462BE" w:rsidRDefault="00FC50AC"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Žeimelio mstl., Žeimelio sen.</w:t>
            </w:r>
          </w:p>
        </w:tc>
        <w:tc>
          <w:tcPr>
            <w:tcW w:w="1135" w:type="pct"/>
            <w:tcBorders>
              <w:top w:val="single" w:sz="4" w:space="0" w:color="auto"/>
              <w:left w:val="nil"/>
              <w:bottom w:val="single" w:sz="4" w:space="0" w:color="auto"/>
              <w:right w:val="single" w:sz="4" w:space="0" w:color="auto"/>
            </w:tcBorders>
            <w:vAlign w:val="center"/>
          </w:tcPr>
          <w:p w14:paraId="0FE3708D" w14:textId="77777777" w:rsidR="0082774D" w:rsidRPr="002462BE" w:rsidRDefault="0082774D"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236197E2" w14:textId="77777777" w:rsidR="0082774D" w:rsidRPr="002462BE" w:rsidRDefault="0082774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C7797" w14:textId="77777777" w:rsidR="0082774D" w:rsidRPr="002462BE" w:rsidRDefault="0082774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0935E57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699DF14" w14:textId="77777777" w:rsidR="0082774D" w:rsidRPr="002462BE" w:rsidRDefault="0082774D"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FE82C" w14:textId="77777777" w:rsidR="0082774D" w:rsidRPr="002462BE" w:rsidRDefault="0082774D"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4A94A9" w14:textId="77777777" w:rsidR="0082774D" w:rsidRPr="002462BE" w:rsidRDefault="0082774D"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82774D" w:rsidRPr="002462BE" w14:paraId="2E494FD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3B110C5" w14:textId="77777777" w:rsidR="0082774D" w:rsidRPr="002462BE" w:rsidRDefault="0082774D"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D5026" w14:textId="77777777" w:rsidR="0082774D" w:rsidRPr="002462BE" w:rsidRDefault="0082774D"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58A1F0" w14:textId="77777777" w:rsidR="0082774D" w:rsidRPr="002462BE" w:rsidRDefault="0082774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4D88311C" w14:textId="77777777" w:rsidR="0082774D" w:rsidRPr="002462BE" w:rsidRDefault="0082774D" w:rsidP="0082774D">
      <w:pPr>
        <w:pStyle w:val="Sraopastraipa"/>
        <w:spacing w:after="0" w:line="240" w:lineRule="auto"/>
        <w:rPr>
          <w:rFonts w:ascii="Calibri Light" w:hAnsi="Calibri Light" w:cs="Calibri Light"/>
          <w:b/>
          <w:sz w:val="16"/>
          <w:szCs w:val="16"/>
        </w:rPr>
      </w:pPr>
    </w:p>
    <w:p w14:paraId="7CD0E8BE" w14:textId="77777777" w:rsidR="0082774D" w:rsidRPr="002462BE" w:rsidRDefault="0082774D" w:rsidP="0082774D">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757DBE9A" w14:textId="77777777" w:rsidR="0082774D" w:rsidRPr="002462BE" w:rsidRDefault="0082774D" w:rsidP="0082774D">
      <w:pPr>
        <w:pStyle w:val="Sraopastraipa"/>
        <w:spacing w:after="0"/>
        <w:rPr>
          <w:rFonts w:ascii="Calibri Light" w:hAnsi="Calibri Light" w:cs="Calibri Light"/>
          <w:b/>
          <w:sz w:val="16"/>
          <w:szCs w:val="16"/>
        </w:rPr>
      </w:pPr>
    </w:p>
    <w:p w14:paraId="0B752AD6" w14:textId="497B4C80" w:rsidR="0076223C" w:rsidRPr="002462BE" w:rsidRDefault="0076223C" w:rsidP="0076223C">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6.4</w:t>
      </w:r>
      <w:r w:rsidR="009723AD" w:rsidRPr="002462BE">
        <w:rPr>
          <w:rFonts w:ascii="Calibri Light" w:hAnsi="Calibri Light" w:cs="Calibri Light"/>
          <w:b/>
          <w:sz w:val="16"/>
          <w:szCs w:val="16"/>
          <w:lang w:val="lt-LT"/>
        </w:rPr>
        <w:t>2</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C11463" w:rsidRPr="002462BE">
        <w:rPr>
          <w:rFonts w:ascii="Calibri Light" w:hAnsi="Calibri Light" w:cs="Calibri Light"/>
          <w:b/>
          <w:bCs/>
          <w:sz w:val="16"/>
          <w:szCs w:val="16"/>
          <w:lang w:val="lt-LT" w:eastAsia="lt-LT"/>
        </w:rPr>
        <w:t>Liaudies a., 5 b, Skaudvilės m., Skaudvilės sen.</w:t>
      </w:r>
      <w:r w:rsidR="00C11463"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(4</w:t>
      </w:r>
      <w:r w:rsidR="009723AD" w:rsidRPr="002462BE">
        <w:rPr>
          <w:rFonts w:ascii="Calibri Light" w:hAnsi="Calibri Light" w:cs="Calibri Light"/>
          <w:b/>
          <w:bCs/>
          <w:sz w:val="16"/>
          <w:szCs w:val="16"/>
          <w:lang w:val="lt-LT"/>
        </w:rPr>
        <w:t>2</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4B5EF1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F90A71" w14:textId="77777777" w:rsidR="0076223C" w:rsidRPr="002462BE" w:rsidRDefault="0076223C"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5125B74" w14:textId="77777777" w:rsidR="0076223C" w:rsidRPr="002462BE" w:rsidRDefault="0076223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5C4B5924" w14:textId="77777777" w:rsidR="0076223C" w:rsidRPr="002462BE" w:rsidRDefault="0076223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1A79869" w14:textId="77777777" w:rsidR="0076223C" w:rsidRPr="002462BE" w:rsidRDefault="0076223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258EE849" w14:textId="77777777" w:rsidR="0076223C" w:rsidRPr="002462BE" w:rsidRDefault="0076223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67200D3" w14:textId="77777777" w:rsidR="0076223C" w:rsidRPr="002462BE" w:rsidRDefault="0076223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E96835C" w14:textId="77777777" w:rsidR="0076223C" w:rsidRPr="002462BE" w:rsidRDefault="0076223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3F3A18B2" w14:textId="77777777" w:rsidR="0076223C" w:rsidRPr="002462BE" w:rsidRDefault="0076223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D227F3" w14:textId="77777777" w:rsidR="0076223C" w:rsidRPr="002462BE" w:rsidRDefault="0076223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3537376" w14:textId="77777777" w:rsidR="0076223C" w:rsidRPr="002462BE" w:rsidRDefault="0076223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3815C11" w14:textId="77777777" w:rsidR="0076223C" w:rsidRPr="002462BE" w:rsidRDefault="0076223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2A6E933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2A20306" w14:textId="77777777" w:rsidR="0076223C" w:rsidRPr="002462BE" w:rsidRDefault="0076223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C5AC376" w14:textId="77777777" w:rsidR="0076223C" w:rsidRPr="002462BE" w:rsidRDefault="0076223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1096E3D" w14:textId="77777777" w:rsidR="0076223C" w:rsidRPr="002462BE" w:rsidRDefault="0076223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11D71B6A" w14:textId="77777777" w:rsidR="0076223C" w:rsidRPr="002462BE" w:rsidRDefault="0076223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4371BA" w14:textId="77777777" w:rsidR="0076223C" w:rsidRPr="002462BE" w:rsidRDefault="0076223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8A2AF6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133425" w14:textId="225C005A" w:rsidR="0076223C" w:rsidRPr="002462BE" w:rsidRDefault="0076223C"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4</w:t>
            </w:r>
            <w:r w:rsidR="009723AD" w:rsidRPr="002462BE">
              <w:rPr>
                <w:rFonts w:ascii="Calibri Light" w:eastAsia="Times New Roman" w:hAnsi="Calibri Light" w:cs="Calibri Light"/>
                <w:sz w:val="24"/>
                <w:szCs w:val="24"/>
                <w:lang w:val="lt-LT" w:eastAsia="lt-LT"/>
              </w:rPr>
              <w:t>2</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EC456FE" w14:textId="0CDC9D99" w:rsidR="0076223C" w:rsidRPr="002462BE" w:rsidRDefault="00C11463"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Liaudies a., 5 b, Skaudvilės m., Skaudvilės sen.</w:t>
            </w:r>
          </w:p>
        </w:tc>
        <w:tc>
          <w:tcPr>
            <w:tcW w:w="1135" w:type="pct"/>
            <w:tcBorders>
              <w:top w:val="single" w:sz="4" w:space="0" w:color="auto"/>
              <w:left w:val="nil"/>
              <w:bottom w:val="single" w:sz="4" w:space="0" w:color="auto"/>
              <w:right w:val="single" w:sz="4" w:space="0" w:color="auto"/>
            </w:tcBorders>
            <w:vAlign w:val="center"/>
          </w:tcPr>
          <w:p w14:paraId="5D4A294F" w14:textId="77777777" w:rsidR="0076223C" w:rsidRPr="002462BE" w:rsidRDefault="0076223C"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011FB024" w14:textId="77777777" w:rsidR="0076223C" w:rsidRPr="002462BE" w:rsidRDefault="0076223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512E5" w14:textId="77777777" w:rsidR="0076223C" w:rsidRPr="002462BE" w:rsidRDefault="0076223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07D289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4303ABE" w14:textId="77777777" w:rsidR="0076223C" w:rsidRPr="002462BE" w:rsidRDefault="0076223C"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A5E91" w14:textId="77777777" w:rsidR="0076223C" w:rsidRPr="002462BE" w:rsidRDefault="0076223C"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ACED3" w14:textId="77777777" w:rsidR="0076223C" w:rsidRPr="002462BE" w:rsidRDefault="0076223C"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76223C" w:rsidRPr="002462BE" w14:paraId="760C64D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C8A8AE3" w14:textId="77777777" w:rsidR="0076223C" w:rsidRPr="002462BE" w:rsidRDefault="0076223C"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EE722" w14:textId="77777777" w:rsidR="0076223C" w:rsidRPr="002462BE" w:rsidRDefault="0076223C"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AD77" w14:textId="77777777" w:rsidR="0076223C" w:rsidRPr="002462BE" w:rsidRDefault="0076223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5485E8FE" w14:textId="77777777" w:rsidR="0076223C" w:rsidRPr="002462BE" w:rsidRDefault="0076223C" w:rsidP="0076223C">
      <w:pPr>
        <w:pStyle w:val="Sraopastraipa"/>
        <w:spacing w:after="0" w:line="240" w:lineRule="auto"/>
        <w:rPr>
          <w:rFonts w:ascii="Calibri Light" w:hAnsi="Calibri Light" w:cs="Calibri Light"/>
          <w:b/>
          <w:sz w:val="16"/>
          <w:szCs w:val="16"/>
        </w:rPr>
      </w:pPr>
    </w:p>
    <w:p w14:paraId="30484465" w14:textId="77777777" w:rsidR="0076223C" w:rsidRPr="002462BE" w:rsidRDefault="0076223C" w:rsidP="0076223C">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F74B4A6" w14:textId="77777777" w:rsidR="0076223C" w:rsidRPr="002462BE" w:rsidRDefault="0076223C" w:rsidP="0076223C">
      <w:pPr>
        <w:pStyle w:val="Sraopastraipa"/>
        <w:spacing w:after="0"/>
        <w:rPr>
          <w:rFonts w:ascii="Calibri Light" w:hAnsi="Calibri Light" w:cs="Calibri Light"/>
          <w:b/>
          <w:sz w:val="16"/>
          <w:szCs w:val="16"/>
          <w:lang w:val="lt-LT"/>
        </w:rPr>
      </w:pPr>
    </w:p>
    <w:p w14:paraId="13256E4F" w14:textId="50B2252A" w:rsidR="004C0133" w:rsidRPr="002462BE" w:rsidRDefault="004C0133" w:rsidP="004C0133">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6.4</w:t>
      </w:r>
      <w:r w:rsidR="00C26876" w:rsidRPr="002462BE">
        <w:rPr>
          <w:rFonts w:ascii="Calibri Light" w:hAnsi="Calibri Light" w:cs="Calibri Light"/>
          <w:b/>
          <w:sz w:val="16"/>
          <w:szCs w:val="16"/>
          <w:lang w:val="lt-LT"/>
        </w:rPr>
        <w:t>3</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FD52BE" w:rsidRPr="002462BE">
        <w:rPr>
          <w:rFonts w:ascii="Calibri Light" w:hAnsi="Calibri Light" w:cs="Calibri Light"/>
          <w:b/>
          <w:bCs/>
          <w:sz w:val="16"/>
          <w:szCs w:val="16"/>
          <w:lang w:val="lt-LT" w:eastAsia="lt-LT"/>
        </w:rPr>
        <w:t>Žolyno g., 15, Vilniaus m., Vilniaus m. sav.</w:t>
      </w:r>
      <w:r w:rsidR="00FD52BE"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(4</w:t>
      </w:r>
      <w:r w:rsidR="00C26876" w:rsidRPr="002462BE">
        <w:rPr>
          <w:rFonts w:ascii="Calibri Light" w:hAnsi="Calibri Light" w:cs="Calibri Light"/>
          <w:b/>
          <w:bCs/>
          <w:sz w:val="16"/>
          <w:szCs w:val="16"/>
          <w:lang w:val="lt-LT"/>
        </w:rPr>
        <w:t>3</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71B6F1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58EA3" w14:textId="77777777" w:rsidR="004C0133" w:rsidRPr="002462BE" w:rsidRDefault="004C0133"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63DD70F" w14:textId="77777777" w:rsidR="004C0133" w:rsidRPr="002462BE" w:rsidRDefault="004C01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1D703E1B" w14:textId="77777777" w:rsidR="004C0133" w:rsidRPr="002462BE" w:rsidRDefault="004C01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60B5B9C" w14:textId="77777777" w:rsidR="004C0133" w:rsidRPr="002462BE" w:rsidRDefault="004C01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2CC66CA7" w14:textId="77777777" w:rsidR="004C0133" w:rsidRPr="002462BE" w:rsidRDefault="004C01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3431B9B" w14:textId="77777777" w:rsidR="004C0133" w:rsidRPr="002462BE" w:rsidRDefault="004C01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5086FA73" w14:textId="77777777" w:rsidR="004C0133" w:rsidRPr="002462BE" w:rsidRDefault="004C01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542F241" w14:textId="77777777" w:rsidR="004C0133" w:rsidRPr="002462BE" w:rsidRDefault="004C01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5497B5" w14:textId="77777777" w:rsidR="004C0133" w:rsidRPr="002462BE" w:rsidRDefault="004C01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C4CCA67" w14:textId="77777777" w:rsidR="004C0133" w:rsidRPr="002462BE" w:rsidRDefault="004C01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8FDAE7B" w14:textId="77777777" w:rsidR="004C0133" w:rsidRPr="002462BE" w:rsidRDefault="004C01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ECD5D9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28186FD" w14:textId="77777777" w:rsidR="004C0133" w:rsidRPr="002462BE" w:rsidRDefault="004C013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E249C9B" w14:textId="77777777" w:rsidR="004C0133" w:rsidRPr="002462BE" w:rsidRDefault="004C013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D98DA87" w14:textId="77777777" w:rsidR="004C0133" w:rsidRPr="002462BE" w:rsidRDefault="004C013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3C041608" w14:textId="77777777" w:rsidR="004C0133" w:rsidRPr="002462BE" w:rsidRDefault="004C013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CDF219" w14:textId="77777777" w:rsidR="004C0133" w:rsidRPr="002462BE" w:rsidRDefault="004C013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0157E9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8CE9CF" w14:textId="46E67568" w:rsidR="004C0133" w:rsidRPr="002462BE" w:rsidRDefault="004C0133"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4</w:t>
            </w:r>
            <w:r w:rsidR="00C26876" w:rsidRPr="002462BE">
              <w:rPr>
                <w:rFonts w:ascii="Calibri Light" w:eastAsia="Times New Roman" w:hAnsi="Calibri Light" w:cs="Calibri Light"/>
                <w:sz w:val="24"/>
                <w:szCs w:val="24"/>
                <w:lang w:val="lt-LT" w:eastAsia="lt-LT"/>
              </w:rPr>
              <w:t>3</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3F2969E" w14:textId="70AFBBB0" w:rsidR="004C0133" w:rsidRPr="002462BE" w:rsidRDefault="00FD52BE"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Žolyno g., 15, Vilniaus m., Vilniaus m. sav.</w:t>
            </w:r>
          </w:p>
        </w:tc>
        <w:tc>
          <w:tcPr>
            <w:tcW w:w="1135" w:type="pct"/>
            <w:tcBorders>
              <w:top w:val="single" w:sz="4" w:space="0" w:color="auto"/>
              <w:left w:val="nil"/>
              <w:bottom w:val="single" w:sz="4" w:space="0" w:color="auto"/>
              <w:right w:val="single" w:sz="4" w:space="0" w:color="auto"/>
            </w:tcBorders>
            <w:vAlign w:val="center"/>
          </w:tcPr>
          <w:p w14:paraId="3C89254F" w14:textId="77777777" w:rsidR="004C0133" w:rsidRPr="002462BE" w:rsidRDefault="004C0133"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74690F8D" w14:textId="77777777" w:rsidR="004C0133" w:rsidRPr="002462BE" w:rsidRDefault="004C013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69BD7" w14:textId="77777777" w:rsidR="004C0133" w:rsidRPr="002462BE" w:rsidRDefault="004C013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0723489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3A74273" w14:textId="77777777" w:rsidR="004C0133" w:rsidRPr="002462BE" w:rsidRDefault="004C0133"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D0176" w14:textId="77777777" w:rsidR="004C0133" w:rsidRPr="002462BE" w:rsidRDefault="004C0133"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1DAA83" w14:textId="77777777" w:rsidR="004C0133" w:rsidRPr="002462BE" w:rsidRDefault="004C0133"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4C0133" w:rsidRPr="002462BE" w14:paraId="26B51F9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FA4DA5D" w14:textId="77777777" w:rsidR="004C0133" w:rsidRPr="002462BE" w:rsidRDefault="004C0133"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A1840" w14:textId="77777777" w:rsidR="004C0133" w:rsidRPr="002462BE" w:rsidRDefault="004C0133"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10977" w14:textId="77777777" w:rsidR="004C0133" w:rsidRPr="002462BE" w:rsidRDefault="004C013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D8A3D13" w14:textId="77777777" w:rsidR="004C0133" w:rsidRPr="002462BE" w:rsidRDefault="004C0133" w:rsidP="004C0133">
      <w:pPr>
        <w:pStyle w:val="Sraopastraipa"/>
        <w:spacing w:after="0" w:line="240" w:lineRule="auto"/>
        <w:rPr>
          <w:rFonts w:ascii="Calibri Light" w:hAnsi="Calibri Light" w:cs="Calibri Light"/>
          <w:b/>
          <w:sz w:val="16"/>
          <w:szCs w:val="16"/>
        </w:rPr>
      </w:pPr>
    </w:p>
    <w:p w14:paraId="0B55CB7C" w14:textId="77777777" w:rsidR="004C0133" w:rsidRPr="002462BE" w:rsidRDefault="004C0133" w:rsidP="004C0133">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756C15C2" w14:textId="77777777" w:rsidR="004C0133" w:rsidRPr="002462BE" w:rsidRDefault="004C0133" w:rsidP="004C0133">
      <w:pPr>
        <w:pStyle w:val="Sraopastraipa"/>
        <w:spacing w:after="0"/>
        <w:rPr>
          <w:rFonts w:ascii="Calibri Light" w:hAnsi="Calibri Light" w:cs="Calibri Light"/>
          <w:b/>
          <w:sz w:val="16"/>
          <w:szCs w:val="16"/>
        </w:rPr>
      </w:pPr>
    </w:p>
    <w:p w14:paraId="3DD33DD5" w14:textId="77777777" w:rsidR="0076223C" w:rsidRPr="002462BE" w:rsidRDefault="0076223C" w:rsidP="005B2F3B">
      <w:pPr>
        <w:spacing w:after="0"/>
        <w:rPr>
          <w:rFonts w:ascii="Calibri Light" w:hAnsi="Calibri Light" w:cs="Calibri Light"/>
          <w:b/>
          <w:sz w:val="16"/>
          <w:szCs w:val="16"/>
        </w:rPr>
      </w:pPr>
    </w:p>
    <w:p w14:paraId="515D6C56" w14:textId="54127FD0" w:rsidR="005B2F3B" w:rsidRPr="002462BE" w:rsidRDefault="005B2F3B" w:rsidP="005B2F3B">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6.4</w:t>
      </w:r>
      <w:r w:rsidR="00C26876" w:rsidRPr="002462BE">
        <w:rPr>
          <w:rFonts w:ascii="Calibri Light" w:hAnsi="Calibri Light" w:cs="Calibri Light"/>
          <w:b/>
          <w:sz w:val="16"/>
          <w:szCs w:val="16"/>
          <w:lang w:val="lt-LT"/>
        </w:rPr>
        <w:t>4</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6713CC" w:rsidRPr="002462BE">
        <w:rPr>
          <w:rFonts w:ascii="Calibri Light" w:hAnsi="Calibri Light" w:cs="Calibri Light"/>
          <w:b/>
          <w:bCs/>
          <w:sz w:val="16"/>
          <w:szCs w:val="16"/>
          <w:lang w:val="lt-LT" w:eastAsia="lt-LT"/>
        </w:rPr>
        <w:t>M. Krupavičiaus g., Kauno m., Kauno m. sav.</w:t>
      </w:r>
      <w:r w:rsidR="006713CC"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(4</w:t>
      </w:r>
      <w:r w:rsidR="00C26876" w:rsidRPr="002462BE">
        <w:rPr>
          <w:rFonts w:ascii="Calibri Light" w:hAnsi="Calibri Light" w:cs="Calibri Light"/>
          <w:b/>
          <w:bCs/>
          <w:sz w:val="16"/>
          <w:szCs w:val="16"/>
          <w:lang w:val="lt-LT"/>
        </w:rPr>
        <w:t>4</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5EFA6E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11F124" w14:textId="77777777" w:rsidR="005B2F3B" w:rsidRPr="002462BE" w:rsidRDefault="005B2F3B"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35CBA03" w14:textId="77777777" w:rsidR="005B2F3B" w:rsidRPr="002462BE" w:rsidRDefault="005B2F3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758C6F5" w14:textId="77777777" w:rsidR="005B2F3B" w:rsidRPr="002462BE" w:rsidRDefault="005B2F3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3D54B84" w14:textId="77777777" w:rsidR="005B2F3B" w:rsidRPr="002462BE" w:rsidRDefault="005B2F3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8BEEEBA" w14:textId="77777777" w:rsidR="005B2F3B" w:rsidRPr="002462BE" w:rsidRDefault="005B2F3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2FD94571" w14:textId="77777777" w:rsidR="005B2F3B" w:rsidRPr="002462BE" w:rsidRDefault="005B2F3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D49BACC" w14:textId="77777777" w:rsidR="005B2F3B" w:rsidRPr="002462BE" w:rsidRDefault="005B2F3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508FE72B" w14:textId="77777777" w:rsidR="005B2F3B" w:rsidRPr="002462BE" w:rsidRDefault="005B2F3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A44C44" w14:textId="77777777" w:rsidR="005B2F3B" w:rsidRPr="002462BE" w:rsidRDefault="005B2F3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290E98E8" w14:textId="77777777" w:rsidR="005B2F3B" w:rsidRPr="002462BE" w:rsidRDefault="005B2F3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00CCBB5" w14:textId="77777777" w:rsidR="005B2F3B" w:rsidRPr="002462BE" w:rsidRDefault="005B2F3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6FDCED2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5E30F6A" w14:textId="77777777" w:rsidR="005B2F3B" w:rsidRPr="002462BE" w:rsidRDefault="005B2F3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72D3162B" w14:textId="77777777" w:rsidR="005B2F3B" w:rsidRPr="002462BE" w:rsidRDefault="005B2F3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27066676" w14:textId="77777777" w:rsidR="005B2F3B" w:rsidRPr="002462BE" w:rsidRDefault="005B2F3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3B9573A4" w14:textId="77777777" w:rsidR="005B2F3B" w:rsidRPr="002462BE" w:rsidRDefault="005B2F3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822BF3" w14:textId="77777777" w:rsidR="005B2F3B" w:rsidRPr="002462BE" w:rsidRDefault="005B2F3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58F2C7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2F652" w14:textId="6CB69962" w:rsidR="005B2F3B" w:rsidRPr="002462BE" w:rsidRDefault="005B2F3B"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4</w:t>
            </w:r>
            <w:r w:rsidR="00C26876" w:rsidRPr="002462BE">
              <w:rPr>
                <w:rFonts w:ascii="Calibri Light" w:eastAsia="Times New Roman" w:hAnsi="Calibri Light" w:cs="Calibri Light"/>
                <w:sz w:val="24"/>
                <w:szCs w:val="24"/>
                <w:lang w:val="lt-LT" w:eastAsia="lt-LT"/>
              </w:rPr>
              <w:t>4</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03052BA" w14:textId="4A994DD9" w:rsidR="005B2F3B" w:rsidRPr="002462BE" w:rsidRDefault="006713CC"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M. Krupavičiaus g., Kauno m., Kauno m. sav.</w:t>
            </w:r>
          </w:p>
        </w:tc>
        <w:tc>
          <w:tcPr>
            <w:tcW w:w="1135" w:type="pct"/>
            <w:tcBorders>
              <w:top w:val="single" w:sz="4" w:space="0" w:color="auto"/>
              <w:left w:val="nil"/>
              <w:bottom w:val="single" w:sz="4" w:space="0" w:color="auto"/>
              <w:right w:val="single" w:sz="4" w:space="0" w:color="auto"/>
            </w:tcBorders>
            <w:vAlign w:val="center"/>
          </w:tcPr>
          <w:p w14:paraId="58E2601E" w14:textId="77777777" w:rsidR="005B2F3B" w:rsidRPr="002462BE" w:rsidRDefault="005B2F3B"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7F8E41BA" w14:textId="77777777" w:rsidR="005B2F3B" w:rsidRPr="002462BE" w:rsidRDefault="005B2F3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7C7B34" w14:textId="77777777" w:rsidR="005B2F3B" w:rsidRPr="002462BE" w:rsidRDefault="005B2F3B"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0AF120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0A9C25F" w14:textId="77777777" w:rsidR="005B2F3B" w:rsidRPr="002462BE" w:rsidRDefault="005B2F3B"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929AFE" w14:textId="77777777" w:rsidR="005B2F3B" w:rsidRPr="002462BE" w:rsidRDefault="005B2F3B"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50CC00" w14:textId="77777777" w:rsidR="005B2F3B" w:rsidRPr="002462BE" w:rsidRDefault="005B2F3B"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5B2F3B" w:rsidRPr="002462BE" w14:paraId="6EB0D6F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752DA26" w14:textId="77777777" w:rsidR="005B2F3B" w:rsidRPr="002462BE" w:rsidRDefault="005B2F3B"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7D492" w14:textId="77777777" w:rsidR="005B2F3B" w:rsidRPr="002462BE" w:rsidRDefault="005B2F3B"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2CD0B" w14:textId="77777777" w:rsidR="005B2F3B" w:rsidRPr="002462BE" w:rsidRDefault="005B2F3B"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1133B5DF" w14:textId="77777777" w:rsidR="005B2F3B" w:rsidRPr="002462BE" w:rsidRDefault="005B2F3B" w:rsidP="005B2F3B">
      <w:pPr>
        <w:pStyle w:val="Sraopastraipa"/>
        <w:spacing w:after="0" w:line="240" w:lineRule="auto"/>
        <w:rPr>
          <w:rFonts w:ascii="Calibri Light" w:hAnsi="Calibri Light" w:cs="Calibri Light"/>
          <w:b/>
          <w:sz w:val="16"/>
          <w:szCs w:val="16"/>
        </w:rPr>
      </w:pPr>
    </w:p>
    <w:p w14:paraId="07D4F479" w14:textId="77777777" w:rsidR="005B2F3B" w:rsidRPr="002462BE" w:rsidRDefault="005B2F3B" w:rsidP="005B2F3B">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0FB36BE0" w14:textId="77777777" w:rsidR="005B2F3B" w:rsidRPr="002462BE" w:rsidRDefault="005B2F3B" w:rsidP="005B2F3B">
      <w:pPr>
        <w:pStyle w:val="Sraopastraipa"/>
        <w:spacing w:after="0"/>
        <w:rPr>
          <w:rFonts w:ascii="Calibri Light" w:hAnsi="Calibri Light" w:cs="Calibri Light"/>
          <w:b/>
          <w:sz w:val="16"/>
          <w:szCs w:val="16"/>
        </w:rPr>
      </w:pPr>
    </w:p>
    <w:p w14:paraId="70FB76C0" w14:textId="136B01EB" w:rsidR="006713CC" w:rsidRPr="002462BE" w:rsidRDefault="006713CC" w:rsidP="006713CC">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C26876" w:rsidRPr="002462BE">
        <w:rPr>
          <w:rFonts w:ascii="Calibri Light" w:hAnsi="Calibri Light" w:cs="Calibri Light"/>
          <w:b/>
          <w:sz w:val="16"/>
          <w:szCs w:val="16"/>
          <w:lang w:val="lt-LT"/>
        </w:rPr>
        <w:t>45</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152CF3" w:rsidRPr="002462BE">
        <w:rPr>
          <w:rFonts w:ascii="Calibri Light" w:hAnsi="Calibri Light" w:cs="Calibri Light"/>
          <w:b/>
          <w:bCs/>
          <w:sz w:val="16"/>
          <w:szCs w:val="16"/>
          <w:lang w:val="lt-LT" w:eastAsia="lt-LT"/>
        </w:rPr>
        <w:t>Baltijos g., 48a, Kauno m., Kauno m. sav.</w:t>
      </w:r>
      <w:r w:rsidRPr="002462BE">
        <w:rPr>
          <w:rFonts w:ascii="Calibri Light" w:hAnsi="Calibri Light" w:cs="Calibri Light"/>
          <w:b/>
          <w:bCs/>
          <w:sz w:val="16"/>
          <w:szCs w:val="16"/>
          <w:lang w:val="lt-LT"/>
        </w:rPr>
        <w:t xml:space="preserve"> (</w:t>
      </w:r>
      <w:r w:rsidR="00C26876" w:rsidRPr="002462BE">
        <w:rPr>
          <w:rFonts w:ascii="Calibri Light" w:hAnsi="Calibri Light" w:cs="Calibri Light"/>
          <w:b/>
          <w:bCs/>
          <w:sz w:val="16"/>
          <w:szCs w:val="16"/>
          <w:lang w:val="lt-LT"/>
        </w:rPr>
        <w:t>45</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20C1093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079C3B" w14:textId="77777777" w:rsidR="006713CC" w:rsidRPr="002462BE" w:rsidRDefault="006713CC"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10186A3" w14:textId="77777777" w:rsidR="006713CC" w:rsidRPr="002462BE" w:rsidRDefault="006713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296D0CB" w14:textId="77777777" w:rsidR="006713CC" w:rsidRPr="002462BE" w:rsidRDefault="006713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6ED4AA59" w14:textId="77777777" w:rsidR="006713CC" w:rsidRPr="002462BE" w:rsidRDefault="006713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F9817C9" w14:textId="77777777" w:rsidR="006713CC" w:rsidRPr="002462BE" w:rsidRDefault="006713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38D569BD" w14:textId="77777777" w:rsidR="006713CC" w:rsidRPr="002462BE" w:rsidRDefault="006713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E464AE7" w14:textId="77777777" w:rsidR="006713CC" w:rsidRPr="002462BE" w:rsidRDefault="006713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19B4788E" w14:textId="77777777" w:rsidR="006713CC" w:rsidRPr="002462BE" w:rsidRDefault="006713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81A425" w14:textId="77777777" w:rsidR="006713CC" w:rsidRPr="002462BE" w:rsidRDefault="006713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778300FF" w14:textId="77777777" w:rsidR="006713CC" w:rsidRPr="002462BE" w:rsidRDefault="006713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7CA2381" w14:textId="77777777" w:rsidR="006713CC" w:rsidRPr="002462BE" w:rsidRDefault="006713C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CA782B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88B7ED7" w14:textId="77777777" w:rsidR="006713CC" w:rsidRPr="002462BE" w:rsidRDefault="006713C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0A8DBB40" w14:textId="77777777" w:rsidR="006713CC" w:rsidRPr="002462BE" w:rsidRDefault="006713C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A55421D" w14:textId="77777777" w:rsidR="006713CC" w:rsidRPr="002462BE" w:rsidRDefault="006713C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33D657C2" w14:textId="77777777" w:rsidR="006713CC" w:rsidRPr="002462BE" w:rsidRDefault="006713C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F185D1" w14:textId="77777777" w:rsidR="006713CC" w:rsidRPr="002462BE" w:rsidRDefault="006713C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ACE835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D52A9" w14:textId="4CED803B" w:rsidR="006713CC" w:rsidRPr="002462BE" w:rsidRDefault="00C26876"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45</w:t>
            </w:r>
            <w:r w:rsidR="006713CC"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E68E420" w14:textId="6FC84EC1" w:rsidR="006713CC" w:rsidRPr="002462BE" w:rsidRDefault="00152CF3"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Baltijos g., 48a, Kauno m., Kauno m. sav.</w:t>
            </w:r>
          </w:p>
        </w:tc>
        <w:tc>
          <w:tcPr>
            <w:tcW w:w="1135" w:type="pct"/>
            <w:tcBorders>
              <w:top w:val="single" w:sz="4" w:space="0" w:color="auto"/>
              <w:left w:val="nil"/>
              <w:bottom w:val="single" w:sz="4" w:space="0" w:color="auto"/>
              <w:right w:val="single" w:sz="4" w:space="0" w:color="auto"/>
            </w:tcBorders>
            <w:vAlign w:val="center"/>
          </w:tcPr>
          <w:p w14:paraId="79048B72" w14:textId="77777777" w:rsidR="006713CC" w:rsidRPr="002462BE" w:rsidRDefault="006713CC"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E667CDD" w14:textId="77777777" w:rsidR="006713CC" w:rsidRPr="002462BE" w:rsidRDefault="006713C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10C37" w14:textId="77777777" w:rsidR="006713CC" w:rsidRPr="002462BE" w:rsidRDefault="006713C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7A78AD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F911657" w14:textId="77777777" w:rsidR="006713CC" w:rsidRPr="002462BE" w:rsidRDefault="006713CC"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2E5F0" w14:textId="77777777" w:rsidR="006713CC" w:rsidRPr="002462BE" w:rsidRDefault="006713CC"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0C1C53" w14:textId="77777777" w:rsidR="006713CC" w:rsidRPr="002462BE" w:rsidRDefault="006713CC"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6713CC" w:rsidRPr="002462BE" w14:paraId="51EEB5A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1857EFE" w14:textId="77777777" w:rsidR="006713CC" w:rsidRPr="002462BE" w:rsidRDefault="006713CC"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5B4E9" w14:textId="77777777" w:rsidR="006713CC" w:rsidRPr="002462BE" w:rsidRDefault="006713CC"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A11EF" w14:textId="77777777" w:rsidR="006713CC" w:rsidRPr="002462BE" w:rsidRDefault="006713C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4DBB6125" w14:textId="77777777" w:rsidR="006713CC" w:rsidRPr="002462BE" w:rsidRDefault="006713CC" w:rsidP="006713CC">
      <w:pPr>
        <w:pStyle w:val="Sraopastraipa"/>
        <w:spacing w:after="0" w:line="240" w:lineRule="auto"/>
        <w:rPr>
          <w:rFonts w:ascii="Calibri Light" w:hAnsi="Calibri Light" w:cs="Calibri Light"/>
          <w:b/>
          <w:sz w:val="16"/>
          <w:szCs w:val="16"/>
        </w:rPr>
      </w:pPr>
    </w:p>
    <w:p w14:paraId="288A98FE" w14:textId="77777777" w:rsidR="006713CC" w:rsidRPr="002462BE" w:rsidRDefault="006713CC" w:rsidP="006713CC">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681C05DD" w14:textId="77777777" w:rsidR="006713CC" w:rsidRPr="002462BE" w:rsidRDefault="006713CC" w:rsidP="006713CC">
      <w:pPr>
        <w:pStyle w:val="Sraopastraipa"/>
        <w:spacing w:after="0"/>
        <w:rPr>
          <w:rFonts w:ascii="Calibri Light" w:hAnsi="Calibri Light" w:cs="Calibri Light"/>
          <w:b/>
          <w:sz w:val="16"/>
          <w:szCs w:val="16"/>
        </w:rPr>
      </w:pPr>
    </w:p>
    <w:p w14:paraId="1F5E354D" w14:textId="3BFEC2B3" w:rsidR="00152CF3" w:rsidRPr="002462BE" w:rsidRDefault="00152CF3" w:rsidP="00152CF3">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C26876" w:rsidRPr="002462BE">
        <w:rPr>
          <w:rFonts w:ascii="Calibri Light" w:hAnsi="Calibri Light" w:cs="Calibri Light"/>
          <w:b/>
          <w:sz w:val="16"/>
          <w:szCs w:val="16"/>
          <w:lang w:val="lt-LT"/>
        </w:rPr>
        <w:t>46</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294218" w:rsidRPr="002462BE">
        <w:rPr>
          <w:rFonts w:ascii="Calibri Light" w:hAnsi="Calibri Light" w:cs="Calibri Light"/>
          <w:b/>
          <w:bCs/>
          <w:sz w:val="16"/>
          <w:szCs w:val="16"/>
          <w:lang w:val="lt-LT" w:eastAsia="lt-LT"/>
        </w:rPr>
        <w:t>Rykantų g., 10a, Kauno m., Kauno m. sav.</w:t>
      </w:r>
      <w:r w:rsidR="00294218"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w:t>
      </w:r>
      <w:r w:rsidR="00C26876" w:rsidRPr="002462BE">
        <w:rPr>
          <w:rFonts w:ascii="Calibri Light" w:hAnsi="Calibri Light" w:cs="Calibri Light"/>
          <w:b/>
          <w:bCs/>
          <w:sz w:val="16"/>
          <w:szCs w:val="16"/>
          <w:lang w:val="lt-LT"/>
        </w:rPr>
        <w:t>46</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2C3C916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2F9466" w14:textId="77777777" w:rsidR="00152CF3" w:rsidRPr="002462BE" w:rsidRDefault="00152CF3"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85D0D8E" w14:textId="77777777" w:rsidR="00152CF3" w:rsidRPr="002462BE" w:rsidRDefault="00152CF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4DDEE35" w14:textId="77777777" w:rsidR="00152CF3" w:rsidRPr="002462BE" w:rsidRDefault="00152CF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41083721" w14:textId="77777777" w:rsidR="00152CF3" w:rsidRPr="002462BE" w:rsidRDefault="00152CF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337B897" w14:textId="77777777" w:rsidR="00152CF3" w:rsidRPr="002462BE" w:rsidRDefault="00152CF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3BB15D43" w14:textId="77777777" w:rsidR="00152CF3" w:rsidRPr="002462BE" w:rsidRDefault="00152CF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1E53961A" w14:textId="77777777" w:rsidR="00152CF3" w:rsidRPr="002462BE" w:rsidRDefault="00152CF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07B23738" w14:textId="77777777" w:rsidR="00152CF3" w:rsidRPr="002462BE" w:rsidRDefault="00152CF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FD15AA" w14:textId="77777777" w:rsidR="00152CF3" w:rsidRPr="002462BE" w:rsidRDefault="00152CF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A350F0C" w14:textId="77777777" w:rsidR="00152CF3" w:rsidRPr="002462BE" w:rsidRDefault="00152CF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08F159B" w14:textId="77777777" w:rsidR="00152CF3" w:rsidRPr="002462BE" w:rsidRDefault="00152CF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60038F4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AA3222B" w14:textId="77777777" w:rsidR="00152CF3" w:rsidRPr="002462BE" w:rsidRDefault="00152CF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F6287DD" w14:textId="77777777" w:rsidR="00152CF3" w:rsidRPr="002462BE" w:rsidRDefault="00152CF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120304A0" w14:textId="77777777" w:rsidR="00152CF3" w:rsidRPr="002462BE" w:rsidRDefault="00152CF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18D531B7" w14:textId="77777777" w:rsidR="00152CF3" w:rsidRPr="002462BE" w:rsidRDefault="00152CF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0E6D0" w14:textId="77777777" w:rsidR="00152CF3" w:rsidRPr="002462BE" w:rsidRDefault="00152CF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2AFDD4D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9C8F35" w14:textId="2861FBCF" w:rsidR="00152CF3" w:rsidRPr="002462BE" w:rsidRDefault="00C26876"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46</w:t>
            </w:r>
            <w:r w:rsidR="00152CF3"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82E93C3" w14:textId="59EDF1A4" w:rsidR="00152CF3" w:rsidRPr="002462BE" w:rsidRDefault="00294218"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Rykantų g., 10a, Kauno m., Kauno m. sav.</w:t>
            </w:r>
          </w:p>
        </w:tc>
        <w:tc>
          <w:tcPr>
            <w:tcW w:w="1135" w:type="pct"/>
            <w:tcBorders>
              <w:top w:val="single" w:sz="4" w:space="0" w:color="auto"/>
              <w:left w:val="nil"/>
              <w:bottom w:val="single" w:sz="4" w:space="0" w:color="auto"/>
              <w:right w:val="single" w:sz="4" w:space="0" w:color="auto"/>
            </w:tcBorders>
            <w:vAlign w:val="center"/>
          </w:tcPr>
          <w:p w14:paraId="1DE75976" w14:textId="77777777" w:rsidR="00152CF3" w:rsidRPr="002462BE" w:rsidRDefault="00152CF3"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4F5FD17E" w14:textId="77777777" w:rsidR="00152CF3" w:rsidRPr="002462BE" w:rsidRDefault="00152CF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4AF82" w14:textId="77777777" w:rsidR="00152CF3" w:rsidRPr="002462BE" w:rsidRDefault="00152CF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D2565B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6D9E715" w14:textId="77777777" w:rsidR="00152CF3" w:rsidRPr="002462BE" w:rsidRDefault="00152CF3"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830152" w14:textId="77777777" w:rsidR="00152CF3" w:rsidRPr="002462BE" w:rsidRDefault="00152CF3"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687D2" w14:textId="77777777" w:rsidR="00152CF3" w:rsidRPr="002462BE" w:rsidRDefault="00152CF3"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152CF3" w:rsidRPr="002462BE" w14:paraId="7B2E5D1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EBD1DC9" w14:textId="77777777" w:rsidR="00152CF3" w:rsidRPr="002462BE" w:rsidRDefault="00152CF3"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C9A36" w14:textId="77777777" w:rsidR="00152CF3" w:rsidRPr="002462BE" w:rsidRDefault="00152CF3"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4DC91" w14:textId="77777777" w:rsidR="00152CF3" w:rsidRPr="002462BE" w:rsidRDefault="00152CF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3CB576CC" w14:textId="77777777" w:rsidR="00152CF3" w:rsidRPr="002462BE" w:rsidRDefault="00152CF3" w:rsidP="00152CF3">
      <w:pPr>
        <w:pStyle w:val="Sraopastraipa"/>
        <w:spacing w:after="0" w:line="240" w:lineRule="auto"/>
        <w:rPr>
          <w:rFonts w:ascii="Calibri Light" w:hAnsi="Calibri Light" w:cs="Calibri Light"/>
          <w:b/>
          <w:sz w:val="16"/>
          <w:szCs w:val="16"/>
        </w:rPr>
      </w:pPr>
    </w:p>
    <w:p w14:paraId="189B424F" w14:textId="77777777" w:rsidR="00152CF3" w:rsidRPr="002462BE" w:rsidRDefault="00152CF3" w:rsidP="00152CF3">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74B8E25" w14:textId="77777777" w:rsidR="00152CF3" w:rsidRPr="002462BE" w:rsidRDefault="00152CF3" w:rsidP="00152CF3">
      <w:pPr>
        <w:pStyle w:val="Sraopastraipa"/>
        <w:spacing w:after="0"/>
        <w:rPr>
          <w:rFonts w:ascii="Calibri Light" w:hAnsi="Calibri Light" w:cs="Calibri Light"/>
          <w:b/>
          <w:sz w:val="16"/>
          <w:szCs w:val="16"/>
        </w:rPr>
      </w:pPr>
    </w:p>
    <w:p w14:paraId="1EF5E33A" w14:textId="408A2646" w:rsidR="001A78B1" w:rsidRPr="002462BE" w:rsidRDefault="001A78B1" w:rsidP="001A78B1">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AE6ECF" w:rsidRPr="002462BE">
        <w:rPr>
          <w:rFonts w:ascii="Calibri Light" w:hAnsi="Calibri Light" w:cs="Calibri Light"/>
          <w:b/>
          <w:sz w:val="16"/>
          <w:szCs w:val="16"/>
          <w:lang w:val="lt-LT"/>
        </w:rPr>
        <w:t>47</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546137" w:rsidRPr="002462BE">
        <w:rPr>
          <w:rFonts w:ascii="Calibri Light" w:hAnsi="Calibri Light" w:cs="Calibri Light"/>
          <w:b/>
          <w:bCs/>
          <w:sz w:val="16"/>
          <w:szCs w:val="16"/>
          <w:lang w:val="lt-LT" w:eastAsia="lt-LT"/>
        </w:rPr>
        <w:t>Eišiškių pl., 76, Vilniaus m., Vilniaus m. sav.</w:t>
      </w:r>
      <w:r w:rsidRPr="002462BE">
        <w:rPr>
          <w:rFonts w:ascii="Calibri Light" w:hAnsi="Calibri Light" w:cs="Calibri Light"/>
          <w:b/>
          <w:bCs/>
          <w:sz w:val="16"/>
          <w:szCs w:val="16"/>
          <w:lang w:val="lt-LT"/>
        </w:rPr>
        <w:t xml:space="preserve"> (</w:t>
      </w:r>
      <w:r w:rsidR="00AE6ECF" w:rsidRPr="002462BE">
        <w:rPr>
          <w:rFonts w:ascii="Calibri Light" w:hAnsi="Calibri Light" w:cs="Calibri Light"/>
          <w:b/>
          <w:bCs/>
          <w:sz w:val="16"/>
          <w:szCs w:val="16"/>
          <w:lang w:val="lt-LT"/>
        </w:rPr>
        <w:t>47</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59FF3B3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ADB78" w14:textId="77777777" w:rsidR="001A78B1" w:rsidRPr="002462BE" w:rsidRDefault="001A78B1"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3627BA9" w14:textId="77777777" w:rsidR="001A78B1" w:rsidRPr="002462BE" w:rsidRDefault="001A78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42EDFE9" w14:textId="77777777" w:rsidR="001A78B1" w:rsidRPr="002462BE" w:rsidRDefault="001A78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5509522" w14:textId="77777777" w:rsidR="001A78B1" w:rsidRPr="002462BE" w:rsidRDefault="001A78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F7608A0" w14:textId="77777777" w:rsidR="001A78B1" w:rsidRPr="002462BE" w:rsidRDefault="001A78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E35C2B4" w14:textId="77777777" w:rsidR="001A78B1" w:rsidRPr="002462BE" w:rsidRDefault="001A78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F7B78C3" w14:textId="77777777" w:rsidR="001A78B1" w:rsidRPr="002462BE" w:rsidRDefault="001A78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ED4B6F7" w14:textId="77777777" w:rsidR="001A78B1" w:rsidRPr="002462BE" w:rsidRDefault="001A78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7C11BF" w14:textId="77777777" w:rsidR="001A78B1" w:rsidRPr="002462BE" w:rsidRDefault="001A78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FC1BB81" w14:textId="77777777" w:rsidR="001A78B1" w:rsidRPr="002462BE" w:rsidRDefault="001A78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06432C18" w14:textId="77777777" w:rsidR="001A78B1" w:rsidRPr="002462BE" w:rsidRDefault="001A78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D5DDA6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F902E36" w14:textId="77777777" w:rsidR="001A78B1" w:rsidRPr="002462BE" w:rsidRDefault="001A78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949970C" w14:textId="77777777" w:rsidR="001A78B1" w:rsidRPr="002462BE" w:rsidRDefault="001A78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27348180" w14:textId="77777777" w:rsidR="001A78B1" w:rsidRPr="002462BE" w:rsidRDefault="001A78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458D2AF" w14:textId="77777777" w:rsidR="001A78B1" w:rsidRPr="002462BE" w:rsidRDefault="001A78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74C7A" w14:textId="77777777" w:rsidR="001A78B1" w:rsidRPr="002462BE" w:rsidRDefault="001A78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5D57E47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90ABCF" w14:textId="3C5CD39F" w:rsidR="001A78B1" w:rsidRPr="002462BE" w:rsidRDefault="00AE6ECF"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47</w:t>
            </w:r>
            <w:r w:rsidR="001A78B1"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D1C10D9" w14:textId="07F21986" w:rsidR="001A78B1" w:rsidRPr="002462BE" w:rsidRDefault="00546137"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Eišiškių pl., 76, Vilniaus m., Vilniaus m. sav.</w:t>
            </w:r>
          </w:p>
        </w:tc>
        <w:tc>
          <w:tcPr>
            <w:tcW w:w="1135" w:type="pct"/>
            <w:tcBorders>
              <w:top w:val="single" w:sz="4" w:space="0" w:color="auto"/>
              <w:left w:val="nil"/>
              <w:bottom w:val="single" w:sz="4" w:space="0" w:color="auto"/>
              <w:right w:val="single" w:sz="4" w:space="0" w:color="auto"/>
            </w:tcBorders>
            <w:vAlign w:val="center"/>
          </w:tcPr>
          <w:p w14:paraId="58BF16D8" w14:textId="77777777" w:rsidR="001A78B1" w:rsidRPr="002462BE" w:rsidRDefault="001A78B1"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5DC3748" w14:textId="77777777" w:rsidR="001A78B1" w:rsidRPr="002462BE" w:rsidRDefault="001A78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1A4B0" w14:textId="77777777" w:rsidR="001A78B1" w:rsidRPr="002462BE" w:rsidRDefault="001A78B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58D47F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FE515C8" w14:textId="77777777" w:rsidR="001A78B1" w:rsidRPr="002462BE" w:rsidRDefault="001A78B1"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815DFD" w14:textId="77777777" w:rsidR="001A78B1" w:rsidRPr="002462BE" w:rsidRDefault="001A78B1"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FFA5EE" w14:textId="77777777" w:rsidR="001A78B1" w:rsidRPr="002462BE" w:rsidRDefault="001A78B1"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1A78B1" w:rsidRPr="002462BE" w14:paraId="3106135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80ECAE3" w14:textId="77777777" w:rsidR="001A78B1" w:rsidRPr="002462BE" w:rsidRDefault="001A78B1"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A3F7B" w14:textId="77777777" w:rsidR="001A78B1" w:rsidRPr="002462BE" w:rsidRDefault="001A78B1"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2236E" w14:textId="77777777" w:rsidR="001A78B1" w:rsidRPr="002462BE" w:rsidRDefault="001A78B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511FFAE4" w14:textId="77777777" w:rsidR="001A78B1" w:rsidRPr="002462BE" w:rsidRDefault="001A78B1" w:rsidP="001A78B1">
      <w:pPr>
        <w:pStyle w:val="Sraopastraipa"/>
        <w:spacing w:after="0" w:line="240" w:lineRule="auto"/>
        <w:rPr>
          <w:rFonts w:ascii="Calibri Light" w:hAnsi="Calibri Light" w:cs="Calibri Light"/>
          <w:b/>
          <w:sz w:val="16"/>
          <w:szCs w:val="16"/>
        </w:rPr>
      </w:pPr>
    </w:p>
    <w:p w14:paraId="52E8EF51" w14:textId="77777777" w:rsidR="001A78B1" w:rsidRPr="002462BE" w:rsidRDefault="001A78B1" w:rsidP="001A78B1">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D31E53F" w14:textId="77777777" w:rsidR="001A78B1" w:rsidRPr="002462BE" w:rsidRDefault="001A78B1" w:rsidP="001A78B1">
      <w:pPr>
        <w:pStyle w:val="Sraopastraipa"/>
        <w:spacing w:after="0"/>
        <w:rPr>
          <w:rFonts w:ascii="Calibri Light" w:hAnsi="Calibri Light" w:cs="Calibri Light"/>
          <w:b/>
          <w:sz w:val="16"/>
          <w:szCs w:val="16"/>
        </w:rPr>
      </w:pPr>
    </w:p>
    <w:p w14:paraId="0816F130" w14:textId="76E2A019" w:rsidR="00546137" w:rsidRPr="002462BE" w:rsidRDefault="00546137" w:rsidP="00546137">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AE6ECF" w:rsidRPr="002462BE">
        <w:rPr>
          <w:rFonts w:ascii="Calibri Light" w:hAnsi="Calibri Light" w:cs="Calibri Light"/>
          <w:b/>
          <w:sz w:val="16"/>
          <w:szCs w:val="16"/>
          <w:lang w:val="lt-LT"/>
        </w:rPr>
        <w:t>48</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6C5409" w:rsidRPr="002462BE">
        <w:rPr>
          <w:rFonts w:ascii="Calibri Light" w:hAnsi="Calibri Light" w:cs="Calibri Light"/>
          <w:b/>
          <w:bCs/>
          <w:sz w:val="16"/>
          <w:szCs w:val="16"/>
          <w:lang w:val="lt-LT" w:eastAsia="lt-LT"/>
        </w:rPr>
        <w:t>Aukštaičių g., 80, Panevėžio m., Panevėžio m. sav.</w:t>
      </w:r>
      <w:r w:rsidRPr="002462BE">
        <w:rPr>
          <w:rFonts w:ascii="Calibri Light" w:hAnsi="Calibri Light" w:cs="Calibri Light"/>
          <w:b/>
          <w:bCs/>
          <w:sz w:val="16"/>
          <w:szCs w:val="16"/>
          <w:lang w:val="lt-LT"/>
        </w:rPr>
        <w:t xml:space="preserve"> (</w:t>
      </w:r>
      <w:r w:rsidR="00AE6ECF" w:rsidRPr="002462BE">
        <w:rPr>
          <w:rFonts w:ascii="Calibri Light" w:hAnsi="Calibri Light" w:cs="Calibri Light"/>
          <w:b/>
          <w:bCs/>
          <w:sz w:val="16"/>
          <w:szCs w:val="16"/>
          <w:lang w:val="lt-LT"/>
        </w:rPr>
        <w:t>48</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3FA04FB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2F7116" w14:textId="77777777" w:rsidR="00546137" w:rsidRPr="002462BE" w:rsidRDefault="00546137"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E125119" w14:textId="77777777" w:rsidR="00546137" w:rsidRPr="002462BE" w:rsidRDefault="0054613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1FBE32E1" w14:textId="77777777" w:rsidR="00546137" w:rsidRPr="002462BE" w:rsidRDefault="0054613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EB2B2E2" w14:textId="77777777" w:rsidR="00546137" w:rsidRPr="002462BE" w:rsidRDefault="0054613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08857D71" w14:textId="77777777" w:rsidR="00546137" w:rsidRPr="002462BE" w:rsidRDefault="0054613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 xml:space="preserve">(nuo ... iki) ribos (m) </w:t>
            </w:r>
          </w:p>
          <w:p w14:paraId="042A1CC4" w14:textId="77777777" w:rsidR="00546137" w:rsidRPr="002462BE" w:rsidRDefault="0054613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5E9E2DF8" w14:textId="77777777" w:rsidR="00546137" w:rsidRPr="002462BE" w:rsidRDefault="0054613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55667B8" w14:textId="77777777" w:rsidR="00546137" w:rsidRPr="002462BE" w:rsidRDefault="0054613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D5FBE0" w14:textId="77777777" w:rsidR="00546137" w:rsidRPr="002462BE" w:rsidRDefault="0054613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22C87EF" w14:textId="77777777" w:rsidR="00546137" w:rsidRPr="002462BE" w:rsidRDefault="0054613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4167A135" w14:textId="77777777" w:rsidR="00546137" w:rsidRPr="002462BE" w:rsidRDefault="0054613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BCA225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41FC534" w14:textId="77777777" w:rsidR="00546137" w:rsidRPr="002462BE" w:rsidRDefault="0054613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51DD1091" w14:textId="77777777" w:rsidR="00546137" w:rsidRPr="002462BE" w:rsidRDefault="0054613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28D158C1" w14:textId="77777777" w:rsidR="00546137" w:rsidRPr="002462BE" w:rsidRDefault="0054613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246A1EF" w14:textId="77777777" w:rsidR="00546137" w:rsidRPr="002462BE" w:rsidRDefault="0054613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BEFBAE" w14:textId="77777777" w:rsidR="00546137" w:rsidRPr="002462BE" w:rsidRDefault="0054613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5D925E8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947C88" w14:textId="02E40D41" w:rsidR="00546137" w:rsidRPr="002462BE" w:rsidRDefault="00AE6ECF"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48</w:t>
            </w:r>
            <w:r w:rsidR="00546137"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F7A6331" w14:textId="342801E7" w:rsidR="00546137" w:rsidRPr="002462BE" w:rsidRDefault="006C5409"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Aukštaičių g., 80, Panevėžio m., Panevėžio m. sav.</w:t>
            </w:r>
          </w:p>
        </w:tc>
        <w:tc>
          <w:tcPr>
            <w:tcW w:w="1135" w:type="pct"/>
            <w:tcBorders>
              <w:top w:val="single" w:sz="4" w:space="0" w:color="auto"/>
              <w:left w:val="nil"/>
              <w:bottom w:val="single" w:sz="4" w:space="0" w:color="auto"/>
              <w:right w:val="single" w:sz="4" w:space="0" w:color="auto"/>
            </w:tcBorders>
            <w:vAlign w:val="center"/>
          </w:tcPr>
          <w:p w14:paraId="753C3D51" w14:textId="77777777" w:rsidR="00546137" w:rsidRPr="002462BE" w:rsidRDefault="00546137"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2309498F" w14:textId="77777777" w:rsidR="00546137" w:rsidRPr="002462BE" w:rsidRDefault="0054613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7B39D" w14:textId="77777777" w:rsidR="00546137" w:rsidRPr="002462BE" w:rsidRDefault="00546137"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C1D138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3407E36" w14:textId="77777777" w:rsidR="00546137" w:rsidRPr="002462BE" w:rsidRDefault="00546137"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6C76A" w14:textId="77777777" w:rsidR="00546137" w:rsidRPr="002462BE" w:rsidRDefault="00546137"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8D19A2" w14:textId="77777777" w:rsidR="00546137" w:rsidRPr="002462BE" w:rsidRDefault="00546137"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546137" w:rsidRPr="002462BE" w14:paraId="2CE7BAF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282D3F3" w14:textId="77777777" w:rsidR="00546137" w:rsidRPr="002462BE" w:rsidRDefault="00546137"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9C3B5" w14:textId="77777777" w:rsidR="00546137" w:rsidRPr="002462BE" w:rsidRDefault="00546137"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5B398" w14:textId="77777777" w:rsidR="00546137" w:rsidRPr="002462BE" w:rsidRDefault="00546137"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50FB7888" w14:textId="77777777" w:rsidR="00546137" w:rsidRPr="002462BE" w:rsidRDefault="00546137" w:rsidP="00546137">
      <w:pPr>
        <w:pStyle w:val="Sraopastraipa"/>
        <w:spacing w:after="0" w:line="240" w:lineRule="auto"/>
        <w:rPr>
          <w:rFonts w:ascii="Calibri Light" w:hAnsi="Calibri Light" w:cs="Calibri Light"/>
          <w:b/>
          <w:sz w:val="16"/>
          <w:szCs w:val="16"/>
        </w:rPr>
      </w:pPr>
    </w:p>
    <w:p w14:paraId="5A4BD019" w14:textId="77777777" w:rsidR="00546137" w:rsidRPr="002462BE" w:rsidRDefault="00546137" w:rsidP="00546137">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97B2EFE" w14:textId="77777777" w:rsidR="00546137" w:rsidRPr="002462BE" w:rsidRDefault="00546137" w:rsidP="00546137">
      <w:pPr>
        <w:pStyle w:val="Sraopastraipa"/>
        <w:spacing w:after="0"/>
        <w:rPr>
          <w:rFonts w:ascii="Calibri Light" w:hAnsi="Calibri Light" w:cs="Calibri Light"/>
          <w:b/>
          <w:sz w:val="16"/>
          <w:szCs w:val="16"/>
        </w:rPr>
      </w:pPr>
    </w:p>
    <w:p w14:paraId="75C68CEE" w14:textId="77777777" w:rsidR="00546137" w:rsidRPr="002462BE" w:rsidRDefault="00546137" w:rsidP="00546137">
      <w:pPr>
        <w:pStyle w:val="Sraopastraipa"/>
        <w:spacing w:after="0"/>
        <w:rPr>
          <w:rFonts w:ascii="Calibri Light" w:hAnsi="Calibri Light" w:cs="Calibri Light"/>
          <w:b/>
          <w:sz w:val="16"/>
          <w:szCs w:val="16"/>
        </w:rPr>
      </w:pPr>
    </w:p>
    <w:p w14:paraId="32DC8110" w14:textId="5432F0B5" w:rsidR="00D61909" w:rsidRPr="002462BE" w:rsidRDefault="00D61909" w:rsidP="00D61909">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AE6ECF" w:rsidRPr="002462BE">
        <w:rPr>
          <w:rFonts w:ascii="Calibri Light" w:hAnsi="Calibri Light" w:cs="Calibri Light"/>
          <w:b/>
          <w:sz w:val="16"/>
          <w:szCs w:val="16"/>
          <w:lang w:val="lt-LT"/>
        </w:rPr>
        <w:t>49</w:t>
      </w:r>
      <w:r w:rsidRPr="002462BE">
        <w:rPr>
          <w:rFonts w:ascii="Calibri Light" w:hAnsi="Calibri Light" w:cs="Calibri Light"/>
          <w:b/>
          <w:sz w:val="16"/>
          <w:szCs w:val="16"/>
          <w:lang w:val="lt-LT"/>
        </w:rPr>
        <w:t>. lentelė.</w:t>
      </w:r>
      <w:r w:rsidRPr="002462BE">
        <w:rPr>
          <w:rFonts w:ascii="Calibri Light" w:hAnsi="Calibri Light" w:cs="Calibri Light"/>
          <w:b/>
          <w:sz w:val="16"/>
          <w:szCs w:val="16"/>
          <w:lang w:val="lt-LT" w:eastAsia="lt-LT"/>
        </w:rPr>
        <w:t xml:space="preserve"> </w:t>
      </w:r>
      <w:r w:rsidR="00032D0E" w:rsidRPr="002462BE">
        <w:rPr>
          <w:rFonts w:ascii="Calibri Light" w:hAnsi="Calibri Light" w:cs="Calibri Light"/>
          <w:b/>
          <w:sz w:val="16"/>
          <w:szCs w:val="16"/>
          <w:lang w:val="lt-LT"/>
        </w:rPr>
        <w:t>Gudiškės k. Luokės sen. Telšių r.</w:t>
      </w:r>
      <w:r w:rsidRPr="002462BE">
        <w:rPr>
          <w:rFonts w:ascii="Calibri Light" w:hAnsi="Calibri Light" w:cs="Calibri Light"/>
          <w:b/>
          <w:sz w:val="16"/>
          <w:szCs w:val="16"/>
          <w:lang w:val="lt-LT"/>
        </w:rPr>
        <w:t xml:space="preserve"> </w:t>
      </w:r>
      <w:r w:rsidRPr="002462BE">
        <w:rPr>
          <w:rFonts w:ascii="Calibri Light" w:hAnsi="Calibri Light" w:cs="Calibri Light"/>
          <w:b/>
          <w:bCs/>
          <w:sz w:val="16"/>
          <w:szCs w:val="16"/>
          <w:lang w:val="lt-LT"/>
        </w:rPr>
        <w:t>(</w:t>
      </w:r>
      <w:r w:rsidR="00AE6ECF" w:rsidRPr="002462BE">
        <w:rPr>
          <w:rFonts w:ascii="Calibri Light" w:hAnsi="Calibri Light" w:cs="Calibri Light"/>
          <w:b/>
          <w:bCs/>
          <w:sz w:val="16"/>
          <w:szCs w:val="16"/>
          <w:lang w:val="lt-LT"/>
        </w:rPr>
        <w:t>49</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6166FA3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FFEFB" w14:textId="77777777" w:rsidR="00D61909" w:rsidRPr="002462BE" w:rsidRDefault="00D61909"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7F5B78E" w14:textId="77777777" w:rsidR="00D61909" w:rsidRPr="002462BE" w:rsidRDefault="00D61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188F8A4C" w14:textId="77777777" w:rsidR="00D61909" w:rsidRPr="002462BE" w:rsidRDefault="00D61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5B93291" w14:textId="77777777" w:rsidR="00D61909" w:rsidRPr="002462BE" w:rsidRDefault="00D61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3CD5BDEA" w14:textId="77777777" w:rsidR="00D61909" w:rsidRPr="002462BE" w:rsidRDefault="00D61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EE3A0A8" w14:textId="77777777" w:rsidR="00D61909" w:rsidRPr="002462BE" w:rsidRDefault="00D61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2D974764" w14:textId="77777777" w:rsidR="00D61909" w:rsidRPr="002462BE" w:rsidRDefault="00D61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1F9A92A2" w14:textId="77777777" w:rsidR="00D61909" w:rsidRPr="002462BE" w:rsidRDefault="00D61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81963" w14:textId="77777777" w:rsidR="00D61909" w:rsidRPr="002462BE" w:rsidRDefault="00D61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3F297D9" w14:textId="77777777" w:rsidR="00D61909" w:rsidRPr="002462BE" w:rsidRDefault="00D61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1CB8321B" w14:textId="77777777" w:rsidR="00D61909" w:rsidRPr="002462BE" w:rsidRDefault="00D61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53A9C34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69A09F7" w14:textId="77777777" w:rsidR="00D61909" w:rsidRPr="002462BE" w:rsidRDefault="00D619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E7D177C" w14:textId="77777777" w:rsidR="00D61909" w:rsidRPr="002462BE" w:rsidRDefault="00D619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3FFA9FDA" w14:textId="77777777" w:rsidR="00D61909" w:rsidRPr="002462BE" w:rsidRDefault="00D619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CD343B1" w14:textId="77777777" w:rsidR="00D61909" w:rsidRPr="002462BE" w:rsidRDefault="00D619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D89A72" w14:textId="77777777" w:rsidR="00D61909" w:rsidRPr="002462BE" w:rsidRDefault="00D619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0C799C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B58004" w14:textId="3D3506BB" w:rsidR="00D61909" w:rsidRPr="002462BE" w:rsidRDefault="00AE6ECF"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49</w:t>
            </w:r>
            <w:r w:rsidR="00D61909"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7FCF1A4" w14:textId="53AC8A5B" w:rsidR="00D61909" w:rsidRPr="002462BE" w:rsidRDefault="00032D0E"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bCs/>
                <w:sz w:val="20"/>
                <w:szCs w:val="20"/>
                <w:lang w:val="lt-LT"/>
              </w:rPr>
              <w:t>Gudiškės k. Luokės sen. Telšių r.</w:t>
            </w:r>
          </w:p>
        </w:tc>
        <w:tc>
          <w:tcPr>
            <w:tcW w:w="1135" w:type="pct"/>
            <w:tcBorders>
              <w:top w:val="single" w:sz="4" w:space="0" w:color="auto"/>
              <w:left w:val="nil"/>
              <w:bottom w:val="single" w:sz="4" w:space="0" w:color="auto"/>
              <w:right w:val="single" w:sz="4" w:space="0" w:color="auto"/>
            </w:tcBorders>
            <w:vAlign w:val="center"/>
          </w:tcPr>
          <w:p w14:paraId="3DCF18C3" w14:textId="77777777" w:rsidR="00D61909" w:rsidRPr="002462BE" w:rsidRDefault="00D61909"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4CF5D82A" w14:textId="77777777" w:rsidR="00D61909" w:rsidRPr="002462BE" w:rsidRDefault="00D619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72AF9C" w14:textId="77777777" w:rsidR="00D61909" w:rsidRPr="002462BE" w:rsidRDefault="00D6190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637E4F3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464857F" w14:textId="77777777" w:rsidR="00D61909" w:rsidRPr="002462BE" w:rsidRDefault="00D61909"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2372B" w14:textId="77777777" w:rsidR="00D61909" w:rsidRPr="002462BE" w:rsidRDefault="00D61909"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EB6B3F" w14:textId="77777777" w:rsidR="00D61909" w:rsidRPr="002462BE" w:rsidRDefault="00D61909"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D61909" w:rsidRPr="002462BE" w14:paraId="16D4E9F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FB0D5A7" w14:textId="77777777" w:rsidR="00D61909" w:rsidRPr="002462BE" w:rsidRDefault="00D61909"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1531E" w14:textId="77777777" w:rsidR="00D61909" w:rsidRPr="002462BE" w:rsidRDefault="00D61909"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E6BA8" w14:textId="77777777" w:rsidR="00D61909" w:rsidRPr="002462BE" w:rsidRDefault="00D6190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1218693" w14:textId="77777777" w:rsidR="00D61909" w:rsidRPr="002462BE" w:rsidRDefault="00D61909" w:rsidP="00D61909">
      <w:pPr>
        <w:pStyle w:val="Sraopastraipa"/>
        <w:spacing w:after="0" w:line="240" w:lineRule="auto"/>
        <w:rPr>
          <w:rFonts w:ascii="Calibri Light" w:hAnsi="Calibri Light" w:cs="Calibri Light"/>
          <w:b/>
          <w:sz w:val="16"/>
          <w:szCs w:val="16"/>
        </w:rPr>
      </w:pPr>
    </w:p>
    <w:p w14:paraId="7E346BF2" w14:textId="77777777" w:rsidR="00D61909" w:rsidRPr="002462BE" w:rsidRDefault="00D61909" w:rsidP="00D61909">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3C1E2C1C" w14:textId="77777777" w:rsidR="00D61909" w:rsidRPr="002462BE" w:rsidRDefault="00D61909" w:rsidP="00D61909">
      <w:pPr>
        <w:pStyle w:val="Sraopastraipa"/>
        <w:spacing w:after="0"/>
        <w:rPr>
          <w:rFonts w:ascii="Calibri Light" w:hAnsi="Calibri Light" w:cs="Calibri Light"/>
          <w:b/>
          <w:sz w:val="16"/>
          <w:szCs w:val="16"/>
        </w:rPr>
      </w:pPr>
    </w:p>
    <w:p w14:paraId="0E346E2B" w14:textId="77777777" w:rsidR="001A78B1" w:rsidRPr="002462BE" w:rsidRDefault="001A78B1" w:rsidP="001A78B1">
      <w:pPr>
        <w:pStyle w:val="Sraopastraipa"/>
        <w:spacing w:after="0"/>
        <w:rPr>
          <w:rFonts w:ascii="Calibri Light" w:hAnsi="Calibri Light" w:cs="Calibri Light"/>
          <w:b/>
          <w:sz w:val="16"/>
          <w:szCs w:val="16"/>
        </w:rPr>
      </w:pPr>
    </w:p>
    <w:p w14:paraId="4FB73D6A" w14:textId="7643CE75" w:rsidR="00032D0E" w:rsidRPr="002462BE" w:rsidRDefault="00032D0E" w:rsidP="00032D0E">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6.5</w:t>
      </w:r>
      <w:r w:rsidR="00AE6ECF" w:rsidRPr="002462BE">
        <w:rPr>
          <w:rFonts w:ascii="Calibri Light" w:hAnsi="Calibri Light" w:cs="Calibri Light"/>
          <w:b/>
          <w:sz w:val="16"/>
          <w:szCs w:val="16"/>
          <w:lang w:val="lt-LT"/>
        </w:rPr>
        <w:t>0</w:t>
      </w:r>
      <w:r w:rsidRPr="002462BE">
        <w:rPr>
          <w:rFonts w:ascii="Calibri Light" w:hAnsi="Calibri Light" w:cs="Calibri Light"/>
          <w:b/>
          <w:sz w:val="16"/>
          <w:szCs w:val="16"/>
          <w:lang w:val="lt-LT"/>
        </w:rPr>
        <w:t>. lentelė.</w:t>
      </w:r>
      <w:r w:rsidRPr="002462BE">
        <w:rPr>
          <w:rFonts w:ascii="Calibri Light" w:hAnsi="Calibri Light" w:cs="Calibri Light"/>
          <w:b/>
          <w:sz w:val="16"/>
          <w:szCs w:val="16"/>
          <w:lang w:val="lt-LT" w:eastAsia="lt-LT"/>
        </w:rPr>
        <w:t xml:space="preserve"> </w:t>
      </w:r>
      <w:r w:rsidR="007E6909" w:rsidRPr="002462BE">
        <w:rPr>
          <w:rFonts w:ascii="Calibri Light" w:hAnsi="Calibri Light" w:cs="Calibri Light"/>
          <w:b/>
          <w:bCs/>
          <w:sz w:val="16"/>
          <w:szCs w:val="16"/>
          <w:lang w:val="lt-LT"/>
        </w:rPr>
        <w:t>Venta, Akmenės r. sav.</w:t>
      </w:r>
      <w:r w:rsidRPr="002462BE">
        <w:rPr>
          <w:rFonts w:ascii="Calibri Light" w:hAnsi="Calibri Light" w:cs="Calibri Light"/>
          <w:b/>
          <w:sz w:val="16"/>
          <w:szCs w:val="16"/>
          <w:lang w:val="lt-LT"/>
        </w:rPr>
        <w:t xml:space="preserve"> </w:t>
      </w:r>
      <w:r w:rsidRPr="002462BE">
        <w:rPr>
          <w:rFonts w:ascii="Calibri Light" w:hAnsi="Calibri Light" w:cs="Calibri Light"/>
          <w:b/>
          <w:bCs/>
          <w:sz w:val="16"/>
          <w:szCs w:val="16"/>
          <w:lang w:val="lt-LT"/>
        </w:rPr>
        <w:t>(5</w:t>
      </w:r>
      <w:r w:rsidR="00AE6ECF" w:rsidRPr="002462BE">
        <w:rPr>
          <w:rFonts w:ascii="Calibri Light" w:hAnsi="Calibri Light" w:cs="Calibri Light"/>
          <w:b/>
          <w:bCs/>
          <w:sz w:val="16"/>
          <w:szCs w:val="16"/>
          <w:lang w:val="lt-LT"/>
        </w:rPr>
        <w:t>0</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B0DB71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BECC4" w14:textId="77777777" w:rsidR="00032D0E" w:rsidRPr="002462BE" w:rsidRDefault="00032D0E"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B76EC34" w14:textId="77777777" w:rsidR="00032D0E" w:rsidRPr="002462BE" w:rsidRDefault="00032D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C5047EE" w14:textId="77777777" w:rsidR="00032D0E" w:rsidRPr="002462BE" w:rsidRDefault="00032D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6EE44269" w14:textId="77777777" w:rsidR="00032D0E" w:rsidRPr="002462BE" w:rsidRDefault="00032D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5D4A4E3" w14:textId="77777777" w:rsidR="00032D0E" w:rsidRPr="002462BE" w:rsidRDefault="00032D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9C6844A" w14:textId="77777777" w:rsidR="00032D0E" w:rsidRPr="002462BE" w:rsidRDefault="00032D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1FCDCCF9" w14:textId="77777777" w:rsidR="00032D0E" w:rsidRPr="002462BE" w:rsidRDefault="00032D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353D27E0" w14:textId="77777777" w:rsidR="00032D0E" w:rsidRPr="002462BE" w:rsidRDefault="00032D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F97CB" w14:textId="77777777" w:rsidR="00032D0E" w:rsidRPr="002462BE" w:rsidRDefault="00032D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6ADEEAEF" w14:textId="77777777" w:rsidR="00032D0E" w:rsidRPr="002462BE" w:rsidRDefault="00032D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04E7C8C4" w14:textId="77777777" w:rsidR="00032D0E" w:rsidRPr="002462BE" w:rsidRDefault="00032D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85C7BB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8357D17" w14:textId="77777777" w:rsidR="00032D0E" w:rsidRPr="002462BE" w:rsidRDefault="00032D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70CBABD" w14:textId="77777777" w:rsidR="00032D0E" w:rsidRPr="002462BE" w:rsidRDefault="00032D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6E64C743" w14:textId="77777777" w:rsidR="00032D0E" w:rsidRPr="002462BE" w:rsidRDefault="00032D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B3D570B" w14:textId="77777777" w:rsidR="00032D0E" w:rsidRPr="002462BE" w:rsidRDefault="00032D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4104A7" w14:textId="77777777" w:rsidR="00032D0E" w:rsidRPr="002462BE" w:rsidRDefault="00032D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53BFF8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022D69" w14:textId="15BD05CD" w:rsidR="00032D0E" w:rsidRPr="002462BE" w:rsidRDefault="00032D0E"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5</w:t>
            </w:r>
            <w:r w:rsidR="00AE6ECF" w:rsidRPr="002462BE">
              <w:rPr>
                <w:rFonts w:ascii="Calibri Light" w:eastAsia="Times New Roman" w:hAnsi="Calibri Light" w:cs="Calibri Light"/>
                <w:sz w:val="24"/>
                <w:szCs w:val="24"/>
                <w:lang w:val="lt-LT" w:eastAsia="lt-LT"/>
              </w:rPr>
              <w:t>0</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194F581" w14:textId="091F8305" w:rsidR="00032D0E" w:rsidRPr="002462BE" w:rsidRDefault="007E6909"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rPr>
              <w:t>Venta, Akmenės r. sav.</w:t>
            </w:r>
          </w:p>
        </w:tc>
        <w:tc>
          <w:tcPr>
            <w:tcW w:w="1135" w:type="pct"/>
            <w:tcBorders>
              <w:top w:val="single" w:sz="4" w:space="0" w:color="auto"/>
              <w:left w:val="nil"/>
              <w:bottom w:val="single" w:sz="4" w:space="0" w:color="auto"/>
              <w:right w:val="single" w:sz="4" w:space="0" w:color="auto"/>
            </w:tcBorders>
            <w:vAlign w:val="center"/>
          </w:tcPr>
          <w:p w14:paraId="6A9B1FF7" w14:textId="77777777" w:rsidR="00032D0E" w:rsidRPr="002462BE" w:rsidRDefault="00032D0E"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C263938" w14:textId="77777777" w:rsidR="00032D0E" w:rsidRPr="002462BE" w:rsidRDefault="00032D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E082A" w14:textId="77777777" w:rsidR="00032D0E" w:rsidRPr="002462BE" w:rsidRDefault="00032D0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787C95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9C70129" w14:textId="77777777" w:rsidR="00032D0E" w:rsidRPr="002462BE" w:rsidRDefault="00032D0E"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46C4B" w14:textId="77777777" w:rsidR="00032D0E" w:rsidRPr="002462BE" w:rsidRDefault="00032D0E"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3B5063" w14:textId="77777777" w:rsidR="00032D0E" w:rsidRPr="002462BE" w:rsidRDefault="00032D0E"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032D0E" w:rsidRPr="002462BE" w14:paraId="7577402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F43233C" w14:textId="77777777" w:rsidR="00032D0E" w:rsidRPr="002462BE" w:rsidRDefault="00032D0E"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B8378" w14:textId="77777777" w:rsidR="00032D0E" w:rsidRPr="002462BE" w:rsidRDefault="00032D0E"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F8829" w14:textId="77777777" w:rsidR="00032D0E" w:rsidRPr="002462BE" w:rsidRDefault="00032D0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7AE4AE91" w14:textId="77777777" w:rsidR="00032D0E" w:rsidRPr="002462BE" w:rsidRDefault="00032D0E" w:rsidP="00032D0E">
      <w:pPr>
        <w:pStyle w:val="Sraopastraipa"/>
        <w:spacing w:after="0" w:line="240" w:lineRule="auto"/>
        <w:rPr>
          <w:rFonts w:ascii="Calibri Light" w:hAnsi="Calibri Light" w:cs="Calibri Light"/>
          <w:b/>
          <w:sz w:val="16"/>
          <w:szCs w:val="16"/>
        </w:rPr>
      </w:pPr>
    </w:p>
    <w:p w14:paraId="3209FCDE" w14:textId="77777777" w:rsidR="00032D0E" w:rsidRPr="002462BE" w:rsidRDefault="00032D0E" w:rsidP="00032D0E">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3F9ABA07" w14:textId="77777777" w:rsidR="007E6909" w:rsidRPr="002462BE" w:rsidRDefault="007E6909" w:rsidP="007E6909">
      <w:pPr>
        <w:pStyle w:val="Sraopastraipa"/>
        <w:tabs>
          <w:tab w:val="left" w:pos="0"/>
        </w:tabs>
        <w:spacing w:after="0" w:line="240" w:lineRule="auto"/>
        <w:ind w:left="0"/>
        <w:rPr>
          <w:rFonts w:ascii="Calibri Light" w:hAnsi="Calibri Light" w:cs="Calibri Light"/>
          <w:b/>
          <w:sz w:val="16"/>
          <w:szCs w:val="16"/>
          <w:lang w:val="lt-LT"/>
        </w:rPr>
      </w:pPr>
    </w:p>
    <w:p w14:paraId="51E4F783" w14:textId="11514937" w:rsidR="007E6909" w:rsidRPr="002462BE" w:rsidRDefault="007E6909" w:rsidP="007E6909">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6.5</w:t>
      </w:r>
      <w:r w:rsidR="00AA45C9" w:rsidRPr="002462BE">
        <w:rPr>
          <w:rFonts w:ascii="Calibri Light" w:hAnsi="Calibri Light" w:cs="Calibri Light"/>
          <w:b/>
          <w:sz w:val="16"/>
          <w:szCs w:val="16"/>
          <w:lang w:val="lt-LT"/>
        </w:rPr>
        <w:t>1</w:t>
      </w:r>
      <w:r w:rsidRPr="002462BE">
        <w:rPr>
          <w:rFonts w:ascii="Calibri Light" w:hAnsi="Calibri Light" w:cs="Calibri Light"/>
          <w:b/>
          <w:sz w:val="16"/>
          <w:szCs w:val="16"/>
          <w:lang w:val="lt-LT"/>
        </w:rPr>
        <w:t>. lentelė.</w:t>
      </w:r>
      <w:r w:rsidRPr="002462BE">
        <w:rPr>
          <w:rFonts w:ascii="Calibri Light" w:hAnsi="Calibri Light" w:cs="Calibri Light"/>
          <w:b/>
          <w:sz w:val="16"/>
          <w:szCs w:val="16"/>
          <w:lang w:val="lt-LT" w:eastAsia="lt-LT"/>
        </w:rPr>
        <w:t xml:space="preserve"> </w:t>
      </w:r>
      <w:r w:rsidR="002267EA" w:rsidRPr="002462BE">
        <w:rPr>
          <w:rFonts w:ascii="Calibri Light" w:hAnsi="Calibri Light" w:cs="Calibri Light"/>
          <w:b/>
          <w:sz w:val="16"/>
          <w:szCs w:val="16"/>
          <w:lang w:val="lt-LT"/>
        </w:rPr>
        <w:t>Platelių k. Platelių sen. Plungės r.</w:t>
      </w:r>
      <w:r w:rsidRPr="002462BE">
        <w:rPr>
          <w:rFonts w:ascii="Calibri Light" w:hAnsi="Calibri Light" w:cs="Calibri Light"/>
          <w:b/>
          <w:sz w:val="16"/>
          <w:szCs w:val="16"/>
          <w:lang w:val="lt-LT"/>
        </w:rPr>
        <w:t xml:space="preserve"> </w:t>
      </w:r>
      <w:r w:rsidRPr="002462BE">
        <w:rPr>
          <w:rFonts w:ascii="Calibri Light" w:hAnsi="Calibri Light" w:cs="Calibri Light"/>
          <w:b/>
          <w:bCs/>
          <w:sz w:val="16"/>
          <w:szCs w:val="16"/>
          <w:lang w:val="lt-LT"/>
        </w:rPr>
        <w:t>(5</w:t>
      </w:r>
      <w:r w:rsidR="00AA45C9" w:rsidRPr="002462BE">
        <w:rPr>
          <w:rFonts w:ascii="Calibri Light" w:hAnsi="Calibri Light" w:cs="Calibri Light"/>
          <w:b/>
          <w:bCs/>
          <w:sz w:val="16"/>
          <w:szCs w:val="16"/>
          <w:lang w:val="lt-LT"/>
        </w:rPr>
        <w:t>1</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1D0E44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848EF" w14:textId="77777777" w:rsidR="007E6909" w:rsidRPr="002462BE" w:rsidRDefault="007E6909"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B12EBB0" w14:textId="77777777" w:rsidR="007E6909" w:rsidRPr="002462BE" w:rsidRDefault="007E6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4FE8AA3C" w14:textId="77777777" w:rsidR="007E6909" w:rsidRPr="002462BE" w:rsidRDefault="007E6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BD79DD5" w14:textId="77777777" w:rsidR="007E6909" w:rsidRPr="002462BE" w:rsidRDefault="007E6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09CECCA6" w14:textId="77777777" w:rsidR="007E6909" w:rsidRPr="002462BE" w:rsidRDefault="007E6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D8DAEBB" w14:textId="77777777" w:rsidR="007E6909" w:rsidRPr="002462BE" w:rsidRDefault="007E6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1F751F24" w14:textId="77777777" w:rsidR="007E6909" w:rsidRPr="002462BE" w:rsidRDefault="007E6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B386E6F" w14:textId="77777777" w:rsidR="007E6909" w:rsidRPr="002462BE" w:rsidRDefault="007E6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187AA" w14:textId="77777777" w:rsidR="007E6909" w:rsidRPr="002462BE" w:rsidRDefault="007E6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2EE81F7" w14:textId="77777777" w:rsidR="007E6909" w:rsidRPr="002462BE" w:rsidRDefault="007E6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2FCA849" w14:textId="77777777" w:rsidR="007E6909" w:rsidRPr="002462BE" w:rsidRDefault="007E690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464DB82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5D1E630" w14:textId="77777777" w:rsidR="007E6909" w:rsidRPr="002462BE" w:rsidRDefault="007E69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0787EFA" w14:textId="77777777" w:rsidR="007E6909" w:rsidRPr="002462BE" w:rsidRDefault="007E69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9AC17DD" w14:textId="77777777" w:rsidR="007E6909" w:rsidRPr="002462BE" w:rsidRDefault="007E69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A1C2100" w14:textId="77777777" w:rsidR="007E6909" w:rsidRPr="002462BE" w:rsidRDefault="007E69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2ABAD2" w14:textId="77777777" w:rsidR="007E6909" w:rsidRPr="002462BE" w:rsidRDefault="007E69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B5984C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9E4393" w14:textId="1FB5DDFF" w:rsidR="007E6909" w:rsidRPr="002462BE" w:rsidRDefault="007E6909"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5</w:t>
            </w:r>
            <w:r w:rsidR="00AA45C9" w:rsidRPr="002462BE">
              <w:rPr>
                <w:rFonts w:ascii="Calibri Light" w:eastAsia="Times New Roman" w:hAnsi="Calibri Light" w:cs="Calibri Light"/>
                <w:sz w:val="24"/>
                <w:szCs w:val="24"/>
                <w:lang w:val="lt-LT" w:eastAsia="lt-LT"/>
              </w:rPr>
              <w:t>1</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89339F8" w14:textId="5D241172" w:rsidR="007E6909" w:rsidRPr="002462BE" w:rsidRDefault="002267EA"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bCs/>
                <w:sz w:val="20"/>
                <w:szCs w:val="20"/>
                <w:lang w:val="lt-LT"/>
              </w:rPr>
              <w:t>Platelių k. Platelių sen. Plungės r.</w:t>
            </w:r>
          </w:p>
        </w:tc>
        <w:tc>
          <w:tcPr>
            <w:tcW w:w="1135" w:type="pct"/>
            <w:tcBorders>
              <w:top w:val="single" w:sz="4" w:space="0" w:color="auto"/>
              <w:left w:val="nil"/>
              <w:bottom w:val="single" w:sz="4" w:space="0" w:color="auto"/>
              <w:right w:val="single" w:sz="4" w:space="0" w:color="auto"/>
            </w:tcBorders>
            <w:vAlign w:val="center"/>
          </w:tcPr>
          <w:p w14:paraId="13239139" w14:textId="77777777" w:rsidR="007E6909" w:rsidRPr="002462BE" w:rsidRDefault="007E6909"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686FF0A" w14:textId="77777777" w:rsidR="007E6909" w:rsidRPr="002462BE" w:rsidRDefault="007E690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2F97A" w14:textId="77777777" w:rsidR="007E6909" w:rsidRPr="002462BE" w:rsidRDefault="007E690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84282A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4489140" w14:textId="77777777" w:rsidR="007E6909" w:rsidRPr="002462BE" w:rsidRDefault="007E6909"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929ED" w14:textId="77777777" w:rsidR="007E6909" w:rsidRPr="002462BE" w:rsidRDefault="007E6909"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CA5598" w14:textId="77777777" w:rsidR="007E6909" w:rsidRPr="002462BE" w:rsidRDefault="007E6909"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7E6909" w:rsidRPr="002462BE" w14:paraId="375B40E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A9B4A16" w14:textId="77777777" w:rsidR="007E6909" w:rsidRPr="002462BE" w:rsidRDefault="007E6909"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60CC6" w14:textId="77777777" w:rsidR="007E6909" w:rsidRPr="002462BE" w:rsidRDefault="007E6909"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4FF83" w14:textId="77777777" w:rsidR="007E6909" w:rsidRPr="002462BE" w:rsidRDefault="007E690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42D57825" w14:textId="77777777" w:rsidR="007E6909" w:rsidRPr="002462BE" w:rsidRDefault="007E6909" w:rsidP="007E6909">
      <w:pPr>
        <w:pStyle w:val="Sraopastraipa"/>
        <w:spacing w:after="0" w:line="240" w:lineRule="auto"/>
        <w:rPr>
          <w:rFonts w:ascii="Calibri Light" w:hAnsi="Calibri Light" w:cs="Calibri Light"/>
          <w:b/>
          <w:sz w:val="16"/>
          <w:szCs w:val="16"/>
        </w:rPr>
      </w:pPr>
    </w:p>
    <w:p w14:paraId="126EECF3" w14:textId="77777777" w:rsidR="007E6909" w:rsidRPr="002462BE" w:rsidRDefault="007E6909" w:rsidP="007E6909">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lastRenderedPageBreak/>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484E105" w14:textId="77777777" w:rsidR="007E6909" w:rsidRPr="002462BE" w:rsidRDefault="007E6909" w:rsidP="007E6909">
      <w:pPr>
        <w:pStyle w:val="Sraopastraipa"/>
        <w:spacing w:after="0"/>
        <w:rPr>
          <w:rFonts w:ascii="Calibri Light" w:hAnsi="Calibri Light" w:cs="Calibri Light"/>
          <w:b/>
          <w:sz w:val="16"/>
          <w:szCs w:val="16"/>
        </w:rPr>
      </w:pPr>
    </w:p>
    <w:p w14:paraId="38B9663E" w14:textId="77777777" w:rsidR="007E6909" w:rsidRPr="002462BE" w:rsidRDefault="007E6909" w:rsidP="007E6909">
      <w:pPr>
        <w:pStyle w:val="Sraopastraipa"/>
        <w:spacing w:after="0"/>
        <w:rPr>
          <w:rFonts w:ascii="Calibri Light" w:hAnsi="Calibri Light" w:cs="Calibri Light"/>
          <w:b/>
          <w:sz w:val="16"/>
          <w:szCs w:val="16"/>
        </w:rPr>
      </w:pPr>
    </w:p>
    <w:p w14:paraId="75F2D7EA" w14:textId="162A18BD" w:rsidR="002267EA" w:rsidRPr="002462BE" w:rsidRDefault="002267EA" w:rsidP="002267EA">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6.5</w:t>
      </w:r>
      <w:r w:rsidR="00AA45C9" w:rsidRPr="002462BE">
        <w:rPr>
          <w:rFonts w:ascii="Calibri Light" w:hAnsi="Calibri Light" w:cs="Calibri Light"/>
          <w:b/>
          <w:sz w:val="16"/>
          <w:szCs w:val="16"/>
          <w:lang w:val="lt-LT"/>
        </w:rPr>
        <w:t>2</w:t>
      </w:r>
      <w:r w:rsidRPr="002462BE">
        <w:rPr>
          <w:rFonts w:ascii="Calibri Light" w:hAnsi="Calibri Light" w:cs="Calibri Light"/>
          <w:b/>
          <w:sz w:val="16"/>
          <w:szCs w:val="16"/>
          <w:lang w:val="lt-LT"/>
        </w:rPr>
        <w:t>. lentelė.</w:t>
      </w:r>
      <w:r w:rsidRPr="002462BE">
        <w:rPr>
          <w:rFonts w:ascii="Calibri Light" w:hAnsi="Calibri Light" w:cs="Calibri Light"/>
          <w:b/>
          <w:sz w:val="16"/>
          <w:szCs w:val="16"/>
          <w:lang w:val="lt-LT" w:eastAsia="lt-LT"/>
        </w:rPr>
        <w:t xml:space="preserve"> </w:t>
      </w:r>
      <w:r w:rsidR="004C4DAB" w:rsidRPr="002462BE">
        <w:rPr>
          <w:rFonts w:ascii="Calibri Light" w:hAnsi="Calibri Light" w:cs="Calibri Light"/>
          <w:sz w:val="20"/>
          <w:szCs w:val="20"/>
          <w:lang w:val="lt-LT"/>
        </w:rPr>
        <w:t>Bačkininkai, Svirkų sen., Švenčionių r. sav.</w:t>
      </w:r>
      <w:r w:rsidR="004C4DAB"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(5</w:t>
      </w:r>
      <w:r w:rsidR="00AA45C9" w:rsidRPr="002462BE">
        <w:rPr>
          <w:rFonts w:ascii="Calibri Light" w:hAnsi="Calibri Light" w:cs="Calibri Light"/>
          <w:b/>
          <w:bCs/>
          <w:sz w:val="16"/>
          <w:szCs w:val="16"/>
          <w:lang w:val="lt-LT"/>
        </w:rPr>
        <w:t>2</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639CC58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522073" w14:textId="77777777" w:rsidR="002267EA" w:rsidRPr="002462BE" w:rsidRDefault="002267EA"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9B399BE" w14:textId="77777777" w:rsidR="002267EA" w:rsidRPr="002462BE" w:rsidRDefault="002267E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2A1DF02F" w14:textId="77777777" w:rsidR="002267EA" w:rsidRPr="002462BE" w:rsidRDefault="002267E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993FAFD" w14:textId="77777777" w:rsidR="002267EA" w:rsidRPr="002462BE" w:rsidRDefault="002267E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1D10936E" w14:textId="77777777" w:rsidR="002267EA" w:rsidRPr="002462BE" w:rsidRDefault="002267E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1FF49C6F" w14:textId="77777777" w:rsidR="002267EA" w:rsidRPr="002462BE" w:rsidRDefault="002267E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6220E04" w14:textId="77777777" w:rsidR="002267EA" w:rsidRPr="002462BE" w:rsidRDefault="002267E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3807210" w14:textId="77777777" w:rsidR="002267EA" w:rsidRPr="002462BE" w:rsidRDefault="002267E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4BC02" w14:textId="77777777" w:rsidR="002267EA" w:rsidRPr="002462BE" w:rsidRDefault="002267E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7CD7DA8" w14:textId="77777777" w:rsidR="002267EA" w:rsidRPr="002462BE" w:rsidRDefault="002267E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15A6335" w14:textId="77777777" w:rsidR="002267EA" w:rsidRPr="002462BE" w:rsidRDefault="002267E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580AE39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0531E72" w14:textId="77777777" w:rsidR="002267EA" w:rsidRPr="002462BE" w:rsidRDefault="002267E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5FC3B0B0" w14:textId="77777777" w:rsidR="002267EA" w:rsidRPr="002462BE" w:rsidRDefault="002267E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15E2F65" w14:textId="77777777" w:rsidR="002267EA" w:rsidRPr="002462BE" w:rsidRDefault="002267E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454D1F44" w14:textId="77777777" w:rsidR="002267EA" w:rsidRPr="002462BE" w:rsidRDefault="002267E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B54AFF" w14:textId="77777777" w:rsidR="002267EA" w:rsidRPr="002462BE" w:rsidRDefault="002267E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2E28776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C8FDBB" w14:textId="7206DD5E" w:rsidR="002267EA" w:rsidRPr="002462BE" w:rsidRDefault="002267EA"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5</w:t>
            </w:r>
            <w:r w:rsidR="00AA45C9" w:rsidRPr="002462BE">
              <w:rPr>
                <w:rFonts w:ascii="Calibri Light" w:eastAsia="Times New Roman" w:hAnsi="Calibri Light" w:cs="Calibri Light"/>
                <w:sz w:val="24"/>
                <w:szCs w:val="24"/>
                <w:lang w:val="lt-LT" w:eastAsia="lt-LT"/>
              </w:rPr>
              <w:t>2</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DBAB06C" w14:textId="25DAA93C" w:rsidR="002267EA" w:rsidRPr="002462BE" w:rsidRDefault="004C4DAB"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rPr>
              <w:t>Bačkininkai, Svirkų sen., Švenčionių r. sav.</w:t>
            </w:r>
          </w:p>
        </w:tc>
        <w:tc>
          <w:tcPr>
            <w:tcW w:w="1135" w:type="pct"/>
            <w:tcBorders>
              <w:top w:val="single" w:sz="4" w:space="0" w:color="auto"/>
              <w:left w:val="nil"/>
              <w:bottom w:val="single" w:sz="4" w:space="0" w:color="auto"/>
              <w:right w:val="single" w:sz="4" w:space="0" w:color="auto"/>
            </w:tcBorders>
            <w:vAlign w:val="center"/>
          </w:tcPr>
          <w:p w14:paraId="1E0EEFA3" w14:textId="77777777" w:rsidR="002267EA" w:rsidRPr="002462BE" w:rsidRDefault="002267EA"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E0BEFDF" w14:textId="77777777" w:rsidR="002267EA" w:rsidRPr="002462BE" w:rsidRDefault="002267E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E0591" w14:textId="77777777" w:rsidR="002267EA" w:rsidRPr="002462BE" w:rsidRDefault="002267EA"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968FD1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17A4BDD" w14:textId="77777777" w:rsidR="002267EA" w:rsidRPr="002462BE" w:rsidRDefault="002267EA"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D5120" w14:textId="77777777" w:rsidR="002267EA" w:rsidRPr="002462BE" w:rsidRDefault="002267EA"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E0B6C" w14:textId="77777777" w:rsidR="002267EA" w:rsidRPr="002462BE" w:rsidRDefault="002267EA"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2267EA" w:rsidRPr="002462BE" w14:paraId="26DD9FB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BC10595" w14:textId="77777777" w:rsidR="002267EA" w:rsidRPr="002462BE" w:rsidRDefault="002267EA"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01CDD" w14:textId="77777777" w:rsidR="002267EA" w:rsidRPr="002462BE" w:rsidRDefault="002267EA"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02E51" w14:textId="77777777" w:rsidR="002267EA" w:rsidRPr="002462BE" w:rsidRDefault="002267EA"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1F44CB22" w14:textId="77777777" w:rsidR="002267EA" w:rsidRPr="002462BE" w:rsidRDefault="002267EA" w:rsidP="002267EA">
      <w:pPr>
        <w:pStyle w:val="Sraopastraipa"/>
        <w:spacing w:after="0" w:line="240" w:lineRule="auto"/>
        <w:rPr>
          <w:rFonts w:ascii="Calibri Light" w:hAnsi="Calibri Light" w:cs="Calibri Light"/>
          <w:b/>
          <w:sz w:val="16"/>
          <w:szCs w:val="16"/>
        </w:rPr>
      </w:pPr>
    </w:p>
    <w:p w14:paraId="2D318BCE" w14:textId="77777777" w:rsidR="002267EA" w:rsidRPr="002462BE" w:rsidRDefault="002267EA" w:rsidP="002267EA">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60CD1701" w14:textId="77777777" w:rsidR="002267EA" w:rsidRPr="002462BE" w:rsidRDefault="002267EA" w:rsidP="002267EA">
      <w:pPr>
        <w:pStyle w:val="Sraopastraipa"/>
        <w:spacing w:after="0"/>
        <w:rPr>
          <w:rFonts w:ascii="Calibri Light" w:hAnsi="Calibri Light" w:cs="Calibri Light"/>
          <w:b/>
          <w:sz w:val="16"/>
          <w:szCs w:val="16"/>
        </w:rPr>
      </w:pPr>
    </w:p>
    <w:p w14:paraId="36F871E8" w14:textId="77777777" w:rsidR="002267EA" w:rsidRPr="002462BE" w:rsidRDefault="002267EA" w:rsidP="002267EA">
      <w:pPr>
        <w:pStyle w:val="Sraopastraipa"/>
        <w:spacing w:after="0"/>
        <w:rPr>
          <w:rFonts w:ascii="Calibri Light" w:hAnsi="Calibri Light" w:cs="Calibri Light"/>
          <w:b/>
          <w:sz w:val="16"/>
          <w:szCs w:val="16"/>
        </w:rPr>
      </w:pPr>
    </w:p>
    <w:p w14:paraId="1E7E7F8A" w14:textId="04EE9EE4" w:rsidR="001741D7" w:rsidRPr="002462BE" w:rsidRDefault="001741D7" w:rsidP="001741D7">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6.5</w:t>
      </w:r>
      <w:r w:rsidR="00AD52DE" w:rsidRPr="002462BE">
        <w:rPr>
          <w:rFonts w:ascii="Calibri Light" w:hAnsi="Calibri Light" w:cs="Calibri Light"/>
          <w:b/>
          <w:sz w:val="16"/>
          <w:szCs w:val="16"/>
          <w:lang w:val="lt-LT"/>
        </w:rPr>
        <w:t>3</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721F3B" w:rsidRPr="002462BE">
        <w:rPr>
          <w:rFonts w:ascii="Calibri Light" w:hAnsi="Calibri Light" w:cs="Calibri Light"/>
          <w:b/>
          <w:bCs/>
          <w:sz w:val="16"/>
          <w:szCs w:val="16"/>
          <w:lang w:val="lt-LT"/>
        </w:rPr>
        <w:t xml:space="preserve">Kooperacijos g. 1a, Kelmė </w:t>
      </w:r>
      <w:r w:rsidRPr="002462BE">
        <w:rPr>
          <w:rFonts w:ascii="Calibri Light" w:hAnsi="Calibri Light" w:cs="Calibri Light"/>
          <w:b/>
          <w:bCs/>
          <w:sz w:val="16"/>
          <w:szCs w:val="16"/>
          <w:lang w:val="lt-LT"/>
        </w:rPr>
        <w:t>(5</w:t>
      </w:r>
      <w:r w:rsidR="00AD52DE" w:rsidRPr="002462BE">
        <w:rPr>
          <w:rFonts w:ascii="Calibri Light" w:hAnsi="Calibri Light" w:cs="Calibri Light"/>
          <w:b/>
          <w:bCs/>
          <w:sz w:val="16"/>
          <w:szCs w:val="16"/>
          <w:lang w:val="lt-LT"/>
        </w:rPr>
        <w:t>3</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E3E563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EF850E" w14:textId="77777777" w:rsidR="001741D7" w:rsidRPr="002462BE" w:rsidRDefault="001741D7"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0D06592" w14:textId="77777777" w:rsidR="001741D7" w:rsidRPr="002462BE" w:rsidRDefault="001741D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55D552B4" w14:textId="77777777" w:rsidR="001741D7" w:rsidRPr="002462BE" w:rsidRDefault="001741D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3D293DD" w14:textId="77777777" w:rsidR="001741D7" w:rsidRPr="002462BE" w:rsidRDefault="001741D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07F6DBC" w14:textId="77777777" w:rsidR="001741D7" w:rsidRPr="002462BE" w:rsidRDefault="001741D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3A1A73A" w14:textId="77777777" w:rsidR="001741D7" w:rsidRPr="002462BE" w:rsidRDefault="001741D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4B99457E" w14:textId="77777777" w:rsidR="001741D7" w:rsidRPr="002462BE" w:rsidRDefault="001741D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520BE26A" w14:textId="77777777" w:rsidR="001741D7" w:rsidRPr="002462BE" w:rsidRDefault="001741D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9EF13" w14:textId="77777777" w:rsidR="001741D7" w:rsidRPr="002462BE" w:rsidRDefault="001741D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0B557B54" w14:textId="77777777" w:rsidR="001741D7" w:rsidRPr="002462BE" w:rsidRDefault="001741D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9690DAB" w14:textId="77777777" w:rsidR="001741D7" w:rsidRPr="002462BE" w:rsidRDefault="001741D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4ED224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87FBC21" w14:textId="77777777" w:rsidR="001741D7" w:rsidRPr="002462BE" w:rsidRDefault="001741D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761009A" w14:textId="77777777" w:rsidR="001741D7" w:rsidRPr="002462BE" w:rsidRDefault="001741D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F60D9C6" w14:textId="77777777" w:rsidR="001741D7" w:rsidRPr="002462BE" w:rsidRDefault="001741D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418F8C39" w14:textId="77777777" w:rsidR="001741D7" w:rsidRPr="002462BE" w:rsidRDefault="001741D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0333F5" w14:textId="77777777" w:rsidR="001741D7" w:rsidRPr="002462BE" w:rsidRDefault="001741D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21D631D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48192B" w14:textId="738B5F68" w:rsidR="001741D7" w:rsidRPr="002462BE" w:rsidRDefault="001741D7"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5</w:t>
            </w:r>
            <w:r w:rsidR="00AA45C9" w:rsidRPr="002462BE">
              <w:rPr>
                <w:rFonts w:ascii="Calibri Light" w:eastAsia="Times New Roman" w:hAnsi="Calibri Light" w:cs="Calibri Light"/>
                <w:sz w:val="24"/>
                <w:szCs w:val="24"/>
                <w:lang w:val="lt-LT" w:eastAsia="lt-LT"/>
              </w:rPr>
              <w:t>3</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D4B633E" w14:textId="77777777" w:rsidR="001741D7" w:rsidRPr="002462BE" w:rsidRDefault="00721F3B"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rPr>
              <w:t>Kooperacijos g. 1a, Kelmė</w:t>
            </w:r>
          </w:p>
          <w:p w14:paraId="20FA3C46" w14:textId="35890341" w:rsidR="002F560E" w:rsidRPr="002462BE" w:rsidRDefault="002F560E"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b/>
                <w:bCs/>
                <w:sz w:val="20"/>
                <w:szCs w:val="20"/>
                <w:lang w:val="lt-LT" w:eastAsia="lt-LT"/>
              </w:rPr>
              <w:t>Tame pačiame bokšte MTS stotys su skirtingų orientacijų antenomis</w:t>
            </w:r>
          </w:p>
        </w:tc>
        <w:tc>
          <w:tcPr>
            <w:tcW w:w="1135" w:type="pct"/>
            <w:tcBorders>
              <w:top w:val="single" w:sz="4" w:space="0" w:color="auto"/>
              <w:left w:val="nil"/>
              <w:bottom w:val="single" w:sz="4" w:space="0" w:color="auto"/>
              <w:right w:val="single" w:sz="4" w:space="0" w:color="auto"/>
            </w:tcBorders>
            <w:vAlign w:val="center"/>
          </w:tcPr>
          <w:p w14:paraId="3AE6FF01" w14:textId="77777777" w:rsidR="001741D7" w:rsidRPr="002462BE" w:rsidRDefault="001741D7"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4AD19E55" w14:textId="77777777" w:rsidR="001741D7" w:rsidRPr="002462BE" w:rsidRDefault="001741D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3FBF7" w14:textId="77777777" w:rsidR="001741D7" w:rsidRPr="002462BE" w:rsidRDefault="001741D7"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8A56E4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141AE70" w14:textId="77777777" w:rsidR="001741D7" w:rsidRPr="002462BE" w:rsidRDefault="001741D7"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DC92B" w14:textId="77777777" w:rsidR="001741D7" w:rsidRPr="002462BE" w:rsidRDefault="001741D7"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AB3F3A" w14:textId="77777777" w:rsidR="001741D7" w:rsidRPr="002462BE" w:rsidRDefault="001741D7"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1741D7" w:rsidRPr="002462BE" w14:paraId="295FFDC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D84B4AC" w14:textId="77777777" w:rsidR="001741D7" w:rsidRPr="002462BE" w:rsidRDefault="001741D7"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3EF45" w14:textId="77777777" w:rsidR="001741D7" w:rsidRPr="002462BE" w:rsidRDefault="001741D7"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EFA2B" w14:textId="77777777" w:rsidR="001741D7" w:rsidRPr="002462BE" w:rsidRDefault="001741D7"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6297203E" w14:textId="77777777" w:rsidR="001741D7" w:rsidRPr="002462BE" w:rsidRDefault="001741D7" w:rsidP="001741D7">
      <w:pPr>
        <w:pStyle w:val="Sraopastraipa"/>
        <w:spacing w:after="0" w:line="240" w:lineRule="auto"/>
        <w:rPr>
          <w:rFonts w:ascii="Calibri Light" w:hAnsi="Calibri Light" w:cs="Calibri Light"/>
          <w:b/>
          <w:sz w:val="16"/>
          <w:szCs w:val="16"/>
        </w:rPr>
      </w:pPr>
    </w:p>
    <w:p w14:paraId="5ABCD4C5" w14:textId="77777777" w:rsidR="001741D7" w:rsidRPr="002462BE" w:rsidRDefault="001741D7" w:rsidP="001741D7">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AA30CBB" w14:textId="5CD02D64" w:rsidR="00764E2D" w:rsidRPr="002462BE" w:rsidRDefault="00764E2D" w:rsidP="00AA45C9">
      <w:pPr>
        <w:spacing w:after="0"/>
        <w:rPr>
          <w:rFonts w:ascii="Calibri Light" w:hAnsi="Calibri Light" w:cs="Calibri Light"/>
          <w:b/>
          <w:sz w:val="16"/>
          <w:szCs w:val="16"/>
        </w:rPr>
      </w:pPr>
    </w:p>
    <w:p w14:paraId="7C2C2F2E" w14:textId="77777777" w:rsidR="00764E2D" w:rsidRPr="002462BE" w:rsidRDefault="00764E2D" w:rsidP="00764E2D">
      <w:pPr>
        <w:pStyle w:val="Sraopastraipa"/>
        <w:spacing w:after="0"/>
        <w:rPr>
          <w:rFonts w:ascii="Calibri Light" w:hAnsi="Calibri Light" w:cs="Calibri Light"/>
          <w:b/>
          <w:sz w:val="16"/>
          <w:szCs w:val="16"/>
          <w:lang w:val="lt-LT"/>
        </w:rPr>
      </w:pPr>
    </w:p>
    <w:p w14:paraId="520766E2" w14:textId="4281E625" w:rsidR="00224A1F" w:rsidRPr="002462BE" w:rsidRDefault="00224A1F" w:rsidP="00224A1F">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2E12A7" w:rsidRPr="002462BE">
        <w:rPr>
          <w:rFonts w:ascii="Calibri Light" w:hAnsi="Calibri Light" w:cs="Calibri Light"/>
          <w:b/>
          <w:sz w:val="16"/>
          <w:szCs w:val="16"/>
          <w:lang w:val="lt-LT"/>
        </w:rPr>
        <w:t>54</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D42F46" w:rsidRPr="002462BE">
        <w:rPr>
          <w:rFonts w:ascii="Calibri Light" w:hAnsi="Calibri Light" w:cs="Calibri Light"/>
          <w:b/>
          <w:bCs/>
          <w:sz w:val="16"/>
          <w:szCs w:val="16"/>
          <w:lang w:val="lt-LT"/>
        </w:rPr>
        <w:t xml:space="preserve">Tiekėjų g. 41, Kretinga </w:t>
      </w:r>
      <w:r w:rsidRPr="002462BE">
        <w:rPr>
          <w:rFonts w:ascii="Calibri Light" w:hAnsi="Calibri Light" w:cs="Calibri Light"/>
          <w:b/>
          <w:bCs/>
          <w:sz w:val="16"/>
          <w:szCs w:val="16"/>
          <w:lang w:val="lt-LT"/>
        </w:rPr>
        <w:t>(</w:t>
      </w:r>
      <w:r w:rsidR="002E12A7" w:rsidRPr="002462BE">
        <w:rPr>
          <w:rFonts w:ascii="Calibri Light" w:hAnsi="Calibri Light" w:cs="Calibri Light"/>
          <w:b/>
          <w:bCs/>
          <w:sz w:val="16"/>
          <w:szCs w:val="16"/>
          <w:lang w:val="lt-LT"/>
        </w:rPr>
        <w:t>54</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0281C81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02C5DF" w14:textId="77777777" w:rsidR="00224A1F" w:rsidRPr="002462BE" w:rsidRDefault="00224A1F"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26DA05A" w14:textId="77777777" w:rsidR="00224A1F" w:rsidRPr="002462BE" w:rsidRDefault="00224A1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22AD7A36" w14:textId="77777777" w:rsidR="00224A1F" w:rsidRPr="002462BE" w:rsidRDefault="00224A1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4361C91" w14:textId="77777777" w:rsidR="00224A1F" w:rsidRPr="002462BE" w:rsidRDefault="00224A1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AF2D44B" w14:textId="77777777" w:rsidR="00224A1F" w:rsidRPr="002462BE" w:rsidRDefault="00224A1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30C7378F" w14:textId="77777777" w:rsidR="00224A1F" w:rsidRPr="002462BE" w:rsidRDefault="00224A1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5AB3B85" w14:textId="77777777" w:rsidR="00224A1F" w:rsidRPr="002462BE" w:rsidRDefault="00224A1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5173D99" w14:textId="77777777" w:rsidR="00224A1F" w:rsidRPr="002462BE" w:rsidRDefault="00224A1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A30015" w14:textId="77777777" w:rsidR="00224A1F" w:rsidRPr="002462BE" w:rsidRDefault="00224A1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6346F5E0" w14:textId="77777777" w:rsidR="00224A1F" w:rsidRPr="002462BE" w:rsidRDefault="00224A1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45380D2" w14:textId="77777777" w:rsidR="00224A1F" w:rsidRPr="002462BE" w:rsidRDefault="00224A1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6407F70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7E5DEFD" w14:textId="77777777" w:rsidR="00224A1F" w:rsidRPr="002462BE" w:rsidRDefault="00224A1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58A87870" w14:textId="77777777" w:rsidR="00224A1F" w:rsidRPr="002462BE" w:rsidRDefault="00224A1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52213A13" w14:textId="77777777" w:rsidR="00224A1F" w:rsidRPr="002462BE" w:rsidRDefault="00224A1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5FBDDF7D" w14:textId="77777777" w:rsidR="00224A1F" w:rsidRPr="002462BE" w:rsidRDefault="00224A1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3B087" w14:textId="77777777" w:rsidR="00224A1F" w:rsidRPr="002462BE" w:rsidRDefault="00224A1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23FE45D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9C5BB3" w14:textId="2578BE6E" w:rsidR="00224A1F" w:rsidRPr="002462BE" w:rsidRDefault="002E12A7"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54</w:t>
            </w:r>
            <w:r w:rsidR="00224A1F"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976B68C" w14:textId="6636B80E" w:rsidR="00224A1F" w:rsidRPr="002462BE" w:rsidRDefault="00D42F46"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rPr>
              <w:t>Tiekėjų g. 41, Kretinga</w:t>
            </w:r>
          </w:p>
        </w:tc>
        <w:tc>
          <w:tcPr>
            <w:tcW w:w="1135" w:type="pct"/>
            <w:tcBorders>
              <w:top w:val="single" w:sz="4" w:space="0" w:color="auto"/>
              <w:left w:val="nil"/>
              <w:bottom w:val="single" w:sz="4" w:space="0" w:color="auto"/>
              <w:right w:val="single" w:sz="4" w:space="0" w:color="auto"/>
            </w:tcBorders>
            <w:vAlign w:val="center"/>
          </w:tcPr>
          <w:p w14:paraId="4A45EE81" w14:textId="77777777" w:rsidR="00224A1F" w:rsidRPr="002462BE" w:rsidRDefault="00224A1F"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77DB95F0" w14:textId="77777777" w:rsidR="00224A1F" w:rsidRPr="002462BE" w:rsidRDefault="00224A1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4188A" w14:textId="77777777" w:rsidR="00224A1F" w:rsidRPr="002462BE" w:rsidRDefault="00224A1F"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274836B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CC93B0A" w14:textId="77777777" w:rsidR="00224A1F" w:rsidRPr="002462BE" w:rsidRDefault="00224A1F"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EADFD9" w14:textId="77777777" w:rsidR="00224A1F" w:rsidRPr="002462BE" w:rsidRDefault="00224A1F"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9A735B" w14:textId="77777777" w:rsidR="00224A1F" w:rsidRPr="002462BE" w:rsidRDefault="00224A1F"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224A1F" w:rsidRPr="002462BE" w14:paraId="36D1368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867B6FE" w14:textId="77777777" w:rsidR="00224A1F" w:rsidRPr="002462BE" w:rsidRDefault="00224A1F"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3DDB4" w14:textId="77777777" w:rsidR="00224A1F" w:rsidRPr="002462BE" w:rsidRDefault="00224A1F"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D1B69" w14:textId="77777777" w:rsidR="00224A1F" w:rsidRPr="002462BE" w:rsidRDefault="00224A1F"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1325B967" w14:textId="77777777" w:rsidR="00224A1F" w:rsidRPr="002462BE" w:rsidRDefault="00224A1F" w:rsidP="00224A1F">
      <w:pPr>
        <w:pStyle w:val="Sraopastraipa"/>
        <w:spacing w:after="0" w:line="240" w:lineRule="auto"/>
        <w:rPr>
          <w:rFonts w:ascii="Calibri Light" w:hAnsi="Calibri Light" w:cs="Calibri Light"/>
          <w:b/>
          <w:sz w:val="16"/>
          <w:szCs w:val="16"/>
        </w:rPr>
      </w:pPr>
    </w:p>
    <w:p w14:paraId="29466E86" w14:textId="77777777" w:rsidR="00224A1F" w:rsidRPr="002462BE" w:rsidRDefault="00224A1F" w:rsidP="00224A1F">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0E0AD6CF" w14:textId="77777777" w:rsidR="00224A1F" w:rsidRPr="002462BE" w:rsidRDefault="00224A1F" w:rsidP="00224A1F">
      <w:pPr>
        <w:pStyle w:val="Sraopastraipa"/>
        <w:spacing w:after="0"/>
        <w:rPr>
          <w:rFonts w:ascii="Calibri Light" w:hAnsi="Calibri Light" w:cs="Calibri Light"/>
          <w:b/>
          <w:sz w:val="16"/>
          <w:szCs w:val="16"/>
        </w:rPr>
      </w:pPr>
    </w:p>
    <w:p w14:paraId="39980B38" w14:textId="790A8625" w:rsidR="004A0889" w:rsidRPr="002462BE" w:rsidRDefault="004A0889" w:rsidP="004A0889">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1262DE" w:rsidRPr="002462BE">
        <w:rPr>
          <w:rFonts w:ascii="Calibri Light" w:hAnsi="Calibri Light" w:cs="Calibri Light"/>
          <w:b/>
          <w:sz w:val="16"/>
          <w:szCs w:val="16"/>
          <w:lang w:val="lt-LT"/>
        </w:rPr>
        <w:t>55</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952791" w:rsidRPr="002462BE">
        <w:rPr>
          <w:rFonts w:ascii="Calibri Light" w:hAnsi="Calibri Light" w:cs="Calibri Light"/>
          <w:b/>
          <w:bCs/>
          <w:sz w:val="16"/>
          <w:szCs w:val="16"/>
          <w:lang w:val="lt-LT"/>
        </w:rPr>
        <w:t>Krantinės g., Kupiškis</w:t>
      </w:r>
      <w:r w:rsidRPr="002462BE">
        <w:rPr>
          <w:rFonts w:ascii="Calibri Light" w:hAnsi="Calibri Light" w:cs="Calibri Light"/>
          <w:b/>
          <w:bCs/>
          <w:sz w:val="16"/>
          <w:szCs w:val="16"/>
          <w:lang w:val="lt-LT"/>
        </w:rPr>
        <w:t xml:space="preserve"> (</w:t>
      </w:r>
      <w:r w:rsidR="001262DE" w:rsidRPr="002462BE">
        <w:rPr>
          <w:rFonts w:ascii="Calibri Light" w:hAnsi="Calibri Light" w:cs="Calibri Light"/>
          <w:b/>
          <w:bCs/>
          <w:sz w:val="16"/>
          <w:szCs w:val="16"/>
          <w:lang w:val="lt-LT"/>
        </w:rPr>
        <w:t>55</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D33B89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F343EE" w14:textId="77777777" w:rsidR="004A0889" w:rsidRPr="002462BE" w:rsidRDefault="004A0889"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Pirkimo objekto  </w:t>
            </w:r>
            <w:r w:rsidRPr="002462BE">
              <w:rPr>
                <w:rFonts w:ascii="Calibri Light" w:eastAsia="Times New Roman" w:hAnsi="Calibri Light" w:cs="Calibri Light"/>
                <w:sz w:val="20"/>
                <w:szCs w:val="20"/>
                <w:lang w:val="lt-LT" w:eastAsia="lt-LT"/>
              </w:rPr>
              <w:lastRenderedPageBreak/>
              <w:t>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781BA1B" w14:textId="77777777" w:rsidR="004A0889" w:rsidRPr="002462BE" w:rsidRDefault="004A08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SMRRT įrangos</w:t>
            </w:r>
          </w:p>
          <w:p w14:paraId="56CD83EF" w14:textId="77777777" w:rsidR="004A0889" w:rsidRPr="002462BE" w:rsidRDefault="004A08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54B57C5" w14:textId="77777777" w:rsidR="004A0889" w:rsidRPr="002462BE" w:rsidRDefault="004A08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su koordinatėmis ir talpinimo aukščio</w:t>
            </w:r>
          </w:p>
          <w:p w14:paraId="5672E247" w14:textId="77777777" w:rsidR="004A0889" w:rsidRPr="002462BE" w:rsidRDefault="004A08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105FA319" w14:textId="77777777" w:rsidR="004A0889" w:rsidRPr="002462BE" w:rsidRDefault="004A08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4000BFBD" w14:textId="77777777" w:rsidR="004A0889" w:rsidRPr="002462BE" w:rsidRDefault="004A08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7C87E56" w14:textId="77777777" w:rsidR="004A0889" w:rsidRPr="002462BE" w:rsidRDefault="004A08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A3B0C9" w14:textId="77777777" w:rsidR="004A0889" w:rsidRPr="002462BE" w:rsidRDefault="004A08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FC1FF7C" w14:textId="77777777" w:rsidR="004A0889" w:rsidRPr="002462BE" w:rsidRDefault="004A08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0732A8A" w14:textId="77777777" w:rsidR="004A0889" w:rsidRPr="002462BE" w:rsidRDefault="004A088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198DCD9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43D4522" w14:textId="77777777" w:rsidR="004A0889" w:rsidRPr="002462BE" w:rsidRDefault="004A088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D91FFBE" w14:textId="77777777" w:rsidR="004A0889" w:rsidRPr="002462BE" w:rsidRDefault="004A088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50D066B" w14:textId="77777777" w:rsidR="004A0889" w:rsidRPr="002462BE" w:rsidRDefault="004A088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FBC3461" w14:textId="77777777" w:rsidR="004A0889" w:rsidRPr="002462BE" w:rsidRDefault="004A088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322A4E" w14:textId="77777777" w:rsidR="004A0889" w:rsidRPr="002462BE" w:rsidRDefault="004A088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0C2357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15498F" w14:textId="2820B0FB" w:rsidR="004A0889" w:rsidRPr="002462BE" w:rsidRDefault="001262DE"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55</w:t>
            </w:r>
            <w:r w:rsidR="004A0889"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BB3F120" w14:textId="2CC089FC" w:rsidR="004A0889" w:rsidRPr="002462BE" w:rsidRDefault="00952791"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rPr>
              <w:t>Krantinės g., Kupiškis</w:t>
            </w:r>
          </w:p>
        </w:tc>
        <w:tc>
          <w:tcPr>
            <w:tcW w:w="1135" w:type="pct"/>
            <w:tcBorders>
              <w:top w:val="single" w:sz="4" w:space="0" w:color="auto"/>
              <w:left w:val="nil"/>
              <w:bottom w:val="single" w:sz="4" w:space="0" w:color="auto"/>
              <w:right w:val="single" w:sz="4" w:space="0" w:color="auto"/>
            </w:tcBorders>
            <w:vAlign w:val="center"/>
          </w:tcPr>
          <w:p w14:paraId="41365455" w14:textId="77777777" w:rsidR="004A0889" w:rsidRPr="002462BE" w:rsidRDefault="004A0889"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C4E1685" w14:textId="77777777" w:rsidR="004A0889" w:rsidRPr="002462BE" w:rsidRDefault="004A088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2DDC2" w14:textId="77777777" w:rsidR="004A0889" w:rsidRPr="002462BE" w:rsidRDefault="004A088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A371B9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589F5D8" w14:textId="77777777" w:rsidR="004A0889" w:rsidRPr="002462BE" w:rsidRDefault="004A0889"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A90A40" w14:textId="77777777" w:rsidR="004A0889" w:rsidRPr="002462BE" w:rsidRDefault="004A0889"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B2E97" w14:textId="77777777" w:rsidR="004A0889" w:rsidRPr="002462BE" w:rsidRDefault="004A0889"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4A0889" w:rsidRPr="002462BE" w14:paraId="2E104FD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F2952CE" w14:textId="77777777" w:rsidR="004A0889" w:rsidRPr="002462BE" w:rsidRDefault="004A0889"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A8D78" w14:textId="77777777" w:rsidR="004A0889" w:rsidRPr="002462BE" w:rsidRDefault="004A0889"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1E5F8" w14:textId="77777777" w:rsidR="004A0889" w:rsidRPr="002462BE" w:rsidRDefault="004A088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42D37838" w14:textId="77777777" w:rsidR="004A0889" w:rsidRPr="002462BE" w:rsidRDefault="004A0889" w:rsidP="004A0889">
      <w:pPr>
        <w:pStyle w:val="Sraopastraipa"/>
        <w:spacing w:after="0" w:line="240" w:lineRule="auto"/>
        <w:rPr>
          <w:rFonts w:ascii="Calibri Light" w:hAnsi="Calibri Light" w:cs="Calibri Light"/>
          <w:b/>
          <w:sz w:val="16"/>
          <w:szCs w:val="16"/>
        </w:rPr>
      </w:pPr>
    </w:p>
    <w:p w14:paraId="45B7CE04" w14:textId="77777777" w:rsidR="004A0889" w:rsidRPr="002462BE" w:rsidRDefault="004A0889" w:rsidP="004A0889">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376748D8" w14:textId="77777777" w:rsidR="004A0889" w:rsidRPr="002462BE" w:rsidRDefault="004A0889" w:rsidP="004A0889">
      <w:pPr>
        <w:pStyle w:val="Sraopastraipa"/>
        <w:spacing w:after="0"/>
        <w:rPr>
          <w:rFonts w:ascii="Calibri Light" w:hAnsi="Calibri Light" w:cs="Calibri Light"/>
          <w:b/>
          <w:sz w:val="16"/>
          <w:szCs w:val="16"/>
        </w:rPr>
      </w:pPr>
    </w:p>
    <w:p w14:paraId="3BD59069" w14:textId="32C197C0" w:rsidR="00747EAB" w:rsidRPr="002462BE" w:rsidRDefault="00747EAB" w:rsidP="00747EAB">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775808" w:rsidRPr="002462BE">
        <w:rPr>
          <w:rFonts w:ascii="Calibri Light" w:hAnsi="Calibri Light" w:cs="Calibri Light"/>
          <w:b/>
          <w:sz w:val="16"/>
          <w:szCs w:val="16"/>
          <w:lang w:val="lt-LT"/>
        </w:rPr>
        <w:t>56</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B35144" w:rsidRPr="002462BE">
        <w:rPr>
          <w:rFonts w:ascii="Calibri Light" w:hAnsi="Calibri Light" w:cs="Calibri Light"/>
          <w:b/>
          <w:bCs/>
          <w:sz w:val="16"/>
          <w:szCs w:val="16"/>
          <w:lang w:val="lt-LT"/>
        </w:rPr>
        <w:t xml:space="preserve">Pergalės g. 4, Juodupė, Rokiškio r. </w:t>
      </w:r>
      <w:r w:rsidRPr="002462BE">
        <w:rPr>
          <w:rFonts w:ascii="Calibri Light" w:hAnsi="Calibri Light" w:cs="Calibri Light"/>
          <w:b/>
          <w:bCs/>
          <w:sz w:val="16"/>
          <w:szCs w:val="16"/>
          <w:lang w:val="lt-LT"/>
        </w:rPr>
        <w:t>(</w:t>
      </w:r>
      <w:r w:rsidR="00775808" w:rsidRPr="002462BE">
        <w:rPr>
          <w:rFonts w:ascii="Calibri Light" w:hAnsi="Calibri Light" w:cs="Calibri Light"/>
          <w:b/>
          <w:bCs/>
          <w:sz w:val="16"/>
          <w:szCs w:val="16"/>
          <w:lang w:val="lt-LT"/>
        </w:rPr>
        <w:t>56</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ADA025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1CF49" w14:textId="77777777" w:rsidR="00747EAB" w:rsidRPr="002462BE" w:rsidRDefault="00747EAB"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549CD68" w14:textId="77777777" w:rsidR="00747EAB" w:rsidRPr="002462BE" w:rsidRDefault="00747E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B59D6DD" w14:textId="77777777" w:rsidR="00747EAB" w:rsidRPr="002462BE" w:rsidRDefault="00747E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094AC17" w14:textId="77777777" w:rsidR="00747EAB" w:rsidRPr="002462BE" w:rsidRDefault="00747E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29A8CA0" w14:textId="77777777" w:rsidR="00747EAB" w:rsidRPr="002462BE" w:rsidRDefault="00747E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E11BEA6" w14:textId="77777777" w:rsidR="00747EAB" w:rsidRPr="002462BE" w:rsidRDefault="00747E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9CBDA84" w14:textId="77777777" w:rsidR="00747EAB" w:rsidRPr="002462BE" w:rsidRDefault="00747E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C8AEF97" w14:textId="77777777" w:rsidR="00747EAB" w:rsidRPr="002462BE" w:rsidRDefault="00747E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65471" w14:textId="77777777" w:rsidR="00747EAB" w:rsidRPr="002462BE" w:rsidRDefault="00747E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8B22BB3" w14:textId="77777777" w:rsidR="00747EAB" w:rsidRPr="002462BE" w:rsidRDefault="00747E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64331CB" w14:textId="77777777" w:rsidR="00747EAB" w:rsidRPr="002462BE" w:rsidRDefault="00747EA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C30AEB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898123B" w14:textId="77777777" w:rsidR="00747EAB" w:rsidRPr="002462BE" w:rsidRDefault="00747EA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D002073" w14:textId="77777777" w:rsidR="00747EAB" w:rsidRPr="002462BE" w:rsidRDefault="00747EA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28E9AC67" w14:textId="77777777" w:rsidR="00747EAB" w:rsidRPr="002462BE" w:rsidRDefault="00747EA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787AFFB" w14:textId="77777777" w:rsidR="00747EAB" w:rsidRPr="002462BE" w:rsidRDefault="00747EA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76EB61" w14:textId="77777777" w:rsidR="00747EAB" w:rsidRPr="002462BE" w:rsidRDefault="00747EA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3C0945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ACAC4E" w14:textId="29B01796" w:rsidR="00747EAB" w:rsidRPr="002462BE" w:rsidRDefault="00775808"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56</w:t>
            </w:r>
            <w:r w:rsidR="00747EAB"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55AFACA" w14:textId="1FDB620E" w:rsidR="00747EAB" w:rsidRPr="002462BE" w:rsidRDefault="00B35144"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rPr>
              <w:t>Pergalės g. 4, Juodupė, Rokiškio r.</w:t>
            </w:r>
          </w:p>
        </w:tc>
        <w:tc>
          <w:tcPr>
            <w:tcW w:w="1135" w:type="pct"/>
            <w:tcBorders>
              <w:top w:val="single" w:sz="4" w:space="0" w:color="auto"/>
              <w:left w:val="nil"/>
              <w:bottom w:val="single" w:sz="4" w:space="0" w:color="auto"/>
              <w:right w:val="single" w:sz="4" w:space="0" w:color="auto"/>
            </w:tcBorders>
            <w:vAlign w:val="center"/>
          </w:tcPr>
          <w:p w14:paraId="2E53D1AE" w14:textId="77777777" w:rsidR="00747EAB" w:rsidRPr="002462BE" w:rsidRDefault="00747EAB"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09FBFD3" w14:textId="77777777" w:rsidR="00747EAB" w:rsidRPr="002462BE" w:rsidRDefault="00747EA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EE3A8" w14:textId="77777777" w:rsidR="00747EAB" w:rsidRPr="002462BE" w:rsidRDefault="00747EAB"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E4E3D6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E07FEF5" w14:textId="77777777" w:rsidR="00747EAB" w:rsidRPr="002462BE" w:rsidRDefault="00747EAB"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CCFB09" w14:textId="77777777" w:rsidR="00747EAB" w:rsidRPr="002462BE" w:rsidRDefault="00747EAB"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C74FD4" w14:textId="77777777" w:rsidR="00747EAB" w:rsidRPr="002462BE" w:rsidRDefault="00747EAB"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747EAB" w:rsidRPr="002462BE" w14:paraId="408E93D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A965388" w14:textId="77777777" w:rsidR="00747EAB" w:rsidRPr="002462BE" w:rsidRDefault="00747EAB"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F94AB" w14:textId="77777777" w:rsidR="00747EAB" w:rsidRPr="002462BE" w:rsidRDefault="00747EAB"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76586" w14:textId="77777777" w:rsidR="00747EAB" w:rsidRPr="002462BE" w:rsidRDefault="00747EAB"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38CA172A" w14:textId="77777777" w:rsidR="00747EAB" w:rsidRPr="002462BE" w:rsidRDefault="00747EAB" w:rsidP="00747EAB">
      <w:pPr>
        <w:pStyle w:val="Sraopastraipa"/>
        <w:spacing w:after="0" w:line="240" w:lineRule="auto"/>
        <w:rPr>
          <w:rFonts w:ascii="Calibri Light" w:hAnsi="Calibri Light" w:cs="Calibri Light"/>
          <w:b/>
          <w:sz w:val="16"/>
          <w:szCs w:val="16"/>
        </w:rPr>
      </w:pPr>
    </w:p>
    <w:p w14:paraId="3BE7765B" w14:textId="77777777" w:rsidR="00747EAB" w:rsidRPr="002462BE" w:rsidRDefault="00747EAB" w:rsidP="00747EAB">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39B46191" w14:textId="77777777" w:rsidR="00747EAB" w:rsidRPr="002462BE" w:rsidRDefault="00747EAB" w:rsidP="00747EAB">
      <w:pPr>
        <w:pStyle w:val="Sraopastraipa"/>
        <w:spacing w:after="0"/>
        <w:rPr>
          <w:rFonts w:ascii="Calibri Light" w:hAnsi="Calibri Light" w:cs="Calibri Light"/>
          <w:b/>
          <w:sz w:val="16"/>
          <w:szCs w:val="16"/>
        </w:rPr>
      </w:pPr>
    </w:p>
    <w:p w14:paraId="3544487C" w14:textId="2889B603" w:rsidR="00FE040E" w:rsidRPr="002462BE" w:rsidRDefault="00FE040E" w:rsidP="00FE040E">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775808" w:rsidRPr="002462BE">
        <w:rPr>
          <w:rFonts w:ascii="Calibri Light" w:hAnsi="Calibri Light" w:cs="Calibri Light"/>
          <w:b/>
          <w:sz w:val="16"/>
          <w:szCs w:val="16"/>
          <w:lang w:val="lt-LT"/>
        </w:rPr>
        <w:t>57</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A5599D" w:rsidRPr="002462BE">
        <w:rPr>
          <w:rFonts w:ascii="Calibri Light" w:hAnsi="Calibri Light" w:cs="Calibri Light"/>
          <w:b/>
          <w:bCs/>
          <w:sz w:val="16"/>
          <w:szCs w:val="16"/>
          <w:lang w:val="lt-LT"/>
        </w:rPr>
        <w:t xml:space="preserve">Elektrėnai, Elektrėnų m. sav. Elektrinės g. 11 </w:t>
      </w:r>
      <w:r w:rsidRPr="002462BE">
        <w:rPr>
          <w:rFonts w:ascii="Calibri Light" w:hAnsi="Calibri Light" w:cs="Calibri Light"/>
          <w:b/>
          <w:bCs/>
          <w:sz w:val="16"/>
          <w:szCs w:val="16"/>
          <w:lang w:val="lt-LT"/>
        </w:rPr>
        <w:t>(</w:t>
      </w:r>
      <w:r w:rsidR="00775808" w:rsidRPr="002462BE">
        <w:rPr>
          <w:rFonts w:ascii="Calibri Light" w:hAnsi="Calibri Light" w:cs="Calibri Light"/>
          <w:b/>
          <w:bCs/>
          <w:sz w:val="16"/>
          <w:szCs w:val="16"/>
          <w:lang w:val="lt-LT"/>
        </w:rPr>
        <w:t>57</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561440B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D8668" w14:textId="77777777" w:rsidR="00FE040E" w:rsidRPr="002462BE" w:rsidRDefault="00FE040E"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139F097" w14:textId="77777777" w:rsidR="00FE040E" w:rsidRPr="002462BE" w:rsidRDefault="00FE04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76CF9C28" w14:textId="77777777" w:rsidR="00FE040E" w:rsidRPr="002462BE" w:rsidRDefault="00FE04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5A6996E" w14:textId="77777777" w:rsidR="00FE040E" w:rsidRPr="002462BE" w:rsidRDefault="00FE04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3358BDD8" w14:textId="77777777" w:rsidR="00FE040E" w:rsidRPr="002462BE" w:rsidRDefault="00FE04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E77D9BD" w14:textId="77777777" w:rsidR="00FE040E" w:rsidRPr="002462BE" w:rsidRDefault="00FE04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6E91270" w14:textId="77777777" w:rsidR="00FE040E" w:rsidRPr="002462BE" w:rsidRDefault="00FE04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36750005" w14:textId="77777777" w:rsidR="00FE040E" w:rsidRPr="002462BE" w:rsidRDefault="00FE04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E9589" w14:textId="77777777" w:rsidR="00FE040E" w:rsidRPr="002462BE" w:rsidRDefault="00FE04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60B7AD2" w14:textId="77777777" w:rsidR="00FE040E" w:rsidRPr="002462BE" w:rsidRDefault="00FE04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17379CB" w14:textId="77777777" w:rsidR="00FE040E" w:rsidRPr="002462BE" w:rsidRDefault="00FE04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67FA2D8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204138F" w14:textId="77777777" w:rsidR="00FE040E" w:rsidRPr="002462BE" w:rsidRDefault="00FE04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516F35AE" w14:textId="77777777" w:rsidR="00FE040E" w:rsidRPr="002462BE" w:rsidRDefault="00FE04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326B4128" w14:textId="77777777" w:rsidR="00FE040E" w:rsidRPr="002462BE" w:rsidRDefault="00FE04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57AF796A" w14:textId="77777777" w:rsidR="00FE040E" w:rsidRPr="002462BE" w:rsidRDefault="00FE04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1C834" w14:textId="77777777" w:rsidR="00FE040E" w:rsidRPr="002462BE" w:rsidRDefault="00FE04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233E66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2A969" w14:textId="011569D1" w:rsidR="00FE040E" w:rsidRPr="002462BE" w:rsidRDefault="00775808"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57</w:t>
            </w:r>
            <w:r w:rsidR="00FE040E"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819DF2F" w14:textId="4299679F" w:rsidR="00FE040E" w:rsidRPr="002462BE" w:rsidRDefault="00A5599D"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rPr>
              <w:t>Elektrėnai, Elektrėnų m. sav. Elektrinės g. 11</w:t>
            </w:r>
          </w:p>
        </w:tc>
        <w:tc>
          <w:tcPr>
            <w:tcW w:w="1135" w:type="pct"/>
            <w:tcBorders>
              <w:top w:val="single" w:sz="4" w:space="0" w:color="auto"/>
              <w:left w:val="nil"/>
              <w:bottom w:val="single" w:sz="4" w:space="0" w:color="auto"/>
              <w:right w:val="single" w:sz="4" w:space="0" w:color="auto"/>
            </w:tcBorders>
            <w:vAlign w:val="center"/>
          </w:tcPr>
          <w:p w14:paraId="1393F734" w14:textId="77777777" w:rsidR="00FE040E" w:rsidRPr="002462BE" w:rsidRDefault="00FE040E"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2E7F3360" w14:textId="77777777" w:rsidR="00FE040E" w:rsidRPr="002462BE" w:rsidRDefault="00FE04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2A72A" w14:textId="77777777" w:rsidR="00FE040E" w:rsidRPr="002462BE" w:rsidRDefault="00FE040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435F61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C1BBA37" w14:textId="77777777" w:rsidR="00FE040E" w:rsidRPr="002462BE" w:rsidRDefault="00FE040E"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3A8EB" w14:textId="77777777" w:rsidR="00FE040E" w:rsidRPr="002462BE" w:rsidRDefault="00FE040E"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343084" w14:textId="77777777" w:rsidR="00FE040E" w:rsidRPr="002462BE" w:rsidRDefault="00FE040E"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FE040E" w:rsidRPr="002462BE" w14:paraId="340A3BE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52DDA45" w14:textId="77777777" w:rsidR="00FE040E" w:rsidRPr="002462BE" w:rsidRDefault="00FE040E"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B58B7" w14:textId="77777777" w:rsidR="00FE040E" w:rsidRPr="002462BE" w:rsidRDefault="00FE040E"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7418B" w14:textId="77777777" w:rsidR="00FE040E" w:rsidRPr="002462BE" w:rsidRDefault="00FE040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7A8CE8F" w14:textId="77777777" w:rsidR="00FE040E" w:rsidRPr="002462BE" w:rsidRDefault="00FE040E" w:rsidP="00FE040E">
      <w:pPr>
        <w:pStyle w:val="Sraopastraipa"/>
        <w:spacing w:after="0" w:line="240" w:lineRule="auto"/>
        <w:rPr>
          <w:rFonts w:ascii="Calibri Light" w:hAnsi="Calibri Light" w:cs="Calibri Light"/>
          <w:b/>
          <w:sz w:val="16"/>
          <w:szCs w:val="16"/>
        </w:rPr>
      </w:pPr>
    </w:p>
    <w:p w14:paraId="7208FBEB" w14:textId="77777777" w:rsidR="00FE040E" w:rsidRPr="002462BE" w:rsidRDefault="00FE040E" w:rsidP="00FE040E">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DB55A82" w14:textId="77777777" w:rsidR="00FE040E" w:rsidRPr="002462BE" w:rsidRDefault="00FE040E" w:rsidP="00FE040E">
      <w:pPr>
        <w:pStyle w:val="Sraopastraipa"/>
        <w:spacing w:after="0"/>
        <w:rPr>
          <w:rFonts w:ascii="Calibri Light" w:hAnsi="Calibri Light" w:cs="Calibri Light"/>
          <w:b/>
          <w:sz w:val="16"/>
          <w:szCs w:val="16"/>
        </w:rPr>
      </w:pPr>
    </w:p>
    <w:p w14:paraId="5EB993C2" w14:textId="6E5774CB" w:rsidR="00A5599D" w:rsidRPr="002462BE" w:rsidRDefault="00A5599D" w:rsidP="00A5599D">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8A3D28" w:rsidRPr="002462BE">
        <w:rPr>
          <w:rFonts w:ascii="Calibri Light" w:hAnsi="Calibri Light" w:cs="Calibri Light"/>
          <w:b/>
          <w:sz w:val="16"/>
          <w:szCs w:val="16"/>
          <w:lang w:val="lt-LT"/>
        </w:rPr>
        <w:t>58</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A43C55" w:rsidRPr="002462BE">
        <w:rPr>
          <w:rFonts w:ascii="Calibri Light" w:hAnsi="Calibri Light" w:cs="Calibri Light"/>
          <w:b/>
          <w:bCs/>
          <w:sz w:val="16"/>
          <w:szCs w:val="16"/>
          <w:lang w:val="fr-FR"/>
        </w:rPr>
        <w:t>Jonava</w:t>
      </w:r>
      <w:r w:rsidR="00A43C55" w:rsidRPr="002462BE">
        <w:rPr>
          <w:rFonts w:ascii="Calibri Light" w:hAnsi="Calibri Light" w:cs="Calibri Light"/>
          <w:b/>
          <w:bCs/>
          <w:sz w:val="16"/>
          <w:szCs w:val="16"/>
          <w:lang w:val="lt-LT"/>
        </w:rPr>
        <w:t>, Jonavos r. sav. Kranto g. 10</w:t>
      </w:r>
      <w:r w:rsidRPr="002462BE">
        <w:rPr>
          <w:rFonts w:ascii="Calibri Light" w:hAnsi="Calibri Light" w:cs="Calibri Light"/>
          <w:b/>
          <w:bCs/>
          <w:sz w:val="16"/>
          <w:szCs w:val="16"/>
          <w:lang w:val="lt-LT"/>
        </w:rPr>
        <w:t xml:space="preserve"> (</w:t>
      </w:r>
      <w:r w:rsidR="008A3D28" w:rsidRPr="002462BE">
        <w:rPr>
          <w:rFonts w:ascii="Calibri Light" w:hAnsi="Calibri Light" w:cs="Calibri Light"/>
          <w:b/>
          <w:bCs/>
          <w:sz w:val="16"/>
          <w:szCs w:val="16"/>
          <w:lang w:val="lt-LT"/>
        </w:rPr>
        <w:t>58</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1F7001F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667363" w14:textId="77777777" w:rsidR="00A5599D" w:rsidRPr="002462BE" w:rsidRDefault="00A5599D"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56564BF" w14:textId="77777777" w:rsidR="00A5599D" w:rsidRPr="002462BE" w:rsidRDefault="00A559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5DD6CDAC" w14:textId="77777777" w:rsidR="00A5599D" w:rsidRPr="002462BE" w:rsidRDefault="00A559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49D3AF8" w14:textId="77777777" w:rsidR="00A5599D" w:rsidRPr="002462BE" w:rsidRDefault="00A559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EEBFCC1" w14:textId="77777777" w:rsidR="00A5599D" w:rsidRPr="002462BE" w:rsidRDefault="00A559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E4C6EF2" w14:textId="77777777" w:rsidR="00A5599D" w:rsidRPr="002462BE" w:rsidRDefault="00A559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5493D6B" w14:textId="77777777" w:rsidR="00A5599D" w:rsidRPr="002462BE" w:rsidRDefault="00A559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5C5DCF4" w14:textId="77777777" w:rsidR="00A5599D" w:rsidRPr="002462BE" w:rsidRDefault="00A559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BA677C" w14:textId="77777777" w:rsidR="00A5599D" w:rsidRPr="002462BE" w:rsidRDefault="00A559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742100FF" w14:textId="77777777" w:rsidR="00A5599D" w:rsidRPr="002462BE" w:rsidRDefault="00A559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13027B4" w14:textId="77777777" w:rsidR="00A5599D" w:rsidRPr="002462BE" w:rsidRDefault="00A5599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5F0753B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708A8A4" w14:textId="77777777" w:rsidR="00A5599D" w:rsidRPr="002462BE" w:rsidRDefault="00A5599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23A66BC" w14:textId="77777777" w:rsidR="00A5599D" w:rsidRPr="002462BE" w:rsidRDefault="00A5599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6583F4E4" w14:textId="77777777" w:rsidR="00A5599D" w:rsidRPr="002462BE" w:rsidRDefault="00A5599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1256AA52" w14:textId="77777777" w:rsidR="00A5599D" w:rsidRPr="002462BE" w:rsidRDefault="00A5599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0B6F3" w14:textId="77777777" w:rsidR="00A5599D" w:rsidRPr="002462BE" w:rsidRDefault="00A5599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549DF8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240367" w14:textId="705A3B57" w:rsidR="00A5599D" w:rsidRPr="002462BE" w:rsidRDefault="008A3D28"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58</w:t>
            </w:r>
            <w:r w:rsidR="00A5599D"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BA3516B" w14:textId="69EC4A4A" w:rsidR="00A5599D" w:rsidRPr="002462BE" w:rsidRDefault="00A43C55"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rPr>
              <w:t>Jonava, Jonavos r. sav. Kranto g. 10</w:t>
            </w:r>
          </w:p>
        </w:tc>
        <w:tc>
          <w:tcPr>
            <w:tcW w:w="1135" w:type="pct"/>
            <w:tcBorders>
              <w:top w:val="single" w:sz="4" w:space="0" w:color="auto"/>
              <w:left w:val="nil"/>
              <w:bottom w:val="single" w:sz="4" w:space="0" w:color="auto"/>
              <w:right w:val="single" w:sz="4" w:space="0" w:color="auto"/>
            </w:tcBorders>
            <w:vAlign w:val="center"/>
          </w:tcPr>
          <w:p w14:paraId="43776F41" w14:textId="77777777" w:rsidR="00A5599D" w:rsidRPr="002462BE" w:rsidRDefault="00A5599D"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7F3F457" w14:textId="77777777" w:rsidR="00A5599D" w:rsidRPr="002462BE" w:rsidRDefault="00A5599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1A4BE" w14:textId="77777777" w:rsidR="00A5599D" w:rsidRPr="002462BE" w:rsidRDefault="00A5599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261D21D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E10CAA1" w14:textId="77777777" w:rsidR="00A5599D" w:rsidRPr="002462BE" w:rsidRDefault="00A5599D"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3A701B" w14:textId="77777777" w:rsidR="00A5599D" w:rsidRPr="002462BE" w:rsidRDefault="00A5599D"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EBB220" w14:textId="77777777" w:rsidR="00A5599D" w:rsidRPr="002462BE" w:rsidRDefault="00A5599D"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A5599D" w:rsidRPr="002462BE" w14:paraId="16FAB82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6A7C8A9" w14:textId="77777777" w:rsidR="00A5599D" w:rsidRPr="002462BE" w:rsidRDefault="00A5599D"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9E4E5" w14:textId="77777777" w:rsidR="00A5599D" w:rsidRPr="002462BE" w:rsidRDefault="00A5599D"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EF571" w14:textId="77777777" w:rsidR="00A5599D" w:rsidRPr="002462BE" w:rsidRDefault="00A5599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B76C027" w14:textId="77777777" w:rsidR="00A5599D" w:rsidRPr="002462BE" w:rsidRDefault="00A5599D" w:rsidP="00A5599D">
      <w:pPr>
        <w:pStyle w:val="Sraopastraipa"/>
        <w:spacing w:after="0" w:line="240" w:lineRule="auto"/>
        <w:rPr>
          <w:rFonts w:ascii="Calibri Light" w:hAnsi="Calibri Light" w:cs="Calibri Light"/>
          <w:b/>
          <w:sz w:val="16"/>
          <w:szCs w:val="16"/>
        </w:rPr>
      </w:pPr>
    </w:p>
    <w:p w14:paraId="05B65CCE" w14:textId="77777777" w:rsidR="00A5599D" w:rsidRPr="002462BE" w:rsidRDefault="00A5599D" w:rsidP="00A5599D">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lastRenderedPageBreak/>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0130CFF" w14:textId="77777777" w:rsidR="00A5599D" w:rsidRPr="002462BE" w:rsidRDefault="00A5599D" w:rsidP="00A5599D">
      <w:pPr>
        <w:pStyle w:val="Sraopastraipa"/>
        <w:spacing w:after="0"/>
        <w:rPr>
          <w:rFonts w:ascii="Calibri Light" w:hAnsi="Calibri Light" w:cs="Calibri Light"/>
          <w:b/>
          <w:sz w:val="16"/>
          <w:szCs w:val="16"/>
          <w:lang w:val="lt-LT"/>
        </w:rPr>
      </w:pPr>
    </w:p>
    <w:p w14:paraId="634F70AD" w14:textId="19FE8987" w:rsidR="0077514A" w:rsidRPr="002462BE" w:rsidRDefault="0077514A" w:rsidP="0077514A">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8A3D28" w:rsidRPr="002462BE">
        <w:rPr>
          <w:rFonts w:ascii="Calibri Light" w:hAnsi="Calibri Light" w:cs="Calibri Light"/>
          <w:b/>
          <w:sz w:val="16"/>
          <w:szCs w:val="16"/>
          <w:lang w:val="lt-LT"/>
        </w:rPr>
        <w:t>59</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75367D" w:rsidRPr="002462BE">
        <w:rPr>
          <w:rFonts w:ascii="Calibri Light" w:hAnsi="Calibri Light" w:cs="Calibri Light"/>
          <w:b/>
          <w:bCs/>
          <w:sz w:val="16"/>
          <w:szCs w:val="16"/>
          <w:lang w:val="lt-LT" w:eastAsia="lt-LT"/>
        </w:rPr>
        <w:t>Bokšto g. 1, Ignalina</w:t>
      </w:r>
      <w:r w:rsidRPr="002462BE">
        <w:rPr>
          <w:rFonts w:ascii="Calibri Light" w:hAnsi="Calibri Light" w:cs="Calibri Light"/>
          <w:b/>
          <w:bCs/>
          <w:sz w:val="16"/>
          <w:szCs w:val="16"/>
          <w:lang w:val="lt-LT"/>
        </w:rPr>
        <w:t xml:space="preserve"> (</w:t>
      </w:r>
      <w:r w:rsidR="008A3D28" w:rsidRPr="002462BE">
        <w:rPr>
          <w:rFonts w:ascii="Calibri Light" w:hAnsi="Calibri Light" w:cs="Calibri Light"/>
          <w:b/>
          <w:bCs/>
          <w:sz w:val="16"/>
          <w:szCs w:val="16"/>
          <w:lang w:val="lt-LT"/>
        </w:rPr>
        <w:t>59</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353BD0D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A2842C" w14:textId="77777777" w:rsidR="0077514A" w:rsidRPr="002462BE" w:rsidRDefault="0077514A"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AB57854" w14:textId="77777777" w:rsidR="0077514A" w:rsidRPr="002462BE" w:rsidRDefault="0077514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4ED62188" w14:textId="77777777" w:rsidR="0077514A" w:rsidRPr="002462BE" w:rsidRDefault="0077514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7D13148" w14:textId="77777777" w:rsidR="0077514A" w:rsidRPr="002462BE" w:rsidRDefault="0077514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F5C4695" w14:textId="77777777" w:rsidR="0077514A" w:rsidRPr="002462BE" w:rsidRDefault="0077514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120CC183" w14:textId="77777777" w:rsidR="0077514A" w:rsidRPr="002462BE" w:rsidRDefault="0077514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E6869FA" w14:textId="77777777" w:rsidR="0077514A" w:rsidRPr="002462BE" w:rsidRDefault="0077514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56B655D0" w14:textId="77777777" w:rsidR="0077514A" w:rsidRPr="002462BE" w:rsidRDefault="0077514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06FD08" w14:textId="77777777" w:rsidR="0077514A" w:rsidRPr="002462BE" w:rsidRDefault="0077514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2325E809" w14:textId="77777777" w:rsidR="0077514A" w:rsidRPr="002462BE" w:rsidRDefault="0077514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004369BB" w14:textId="77777777" w:rsidR="0077514A" w:rsidRPr="002462BE" w:rsidRDefault="0077514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2EE3BB6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2C7EB3A" w14:textId="77777777" w:rsidR="0077514A" w:rsidRPr="002462BE" w:rsidRDefault="0077514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5A97E27D" w14:textId="77777777" w:rsidR="0077514A" w:rsidRPr="002462BE" w:rsidRDefault="0077514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FD8CE1F" w14:textId="77777777" w:rsidR="0077514A" w:rsidRPr="002462BE" w:rsidRDefault="0077514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B6846A5" w14:textId="77777777" w:rsidR="0077514A" w:rsidRPr="002462BE" w:rsidRDefault="0077514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6AD114" w14:textId="77777777" w:rsidR="0077514A" w:rsidRPr="002462BE" w:rsidRDefault="0077514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70F9B3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98BDF9" w14:textId="5B27B64A" w:rsidR="0077514A" w:rsidRPr="002462BE" w:rsidRDefault="008A3D28"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59</w:t>
            </w:r>
            <w:r w:rsidR="0077514A"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BBCE0B6" w14:textId="2CD54FFE" w:rsidR="0077514A" w:rsidRPr="002462BE" w:rsidRDefault="0075367D"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Bokšto g. 1, Ignalina</w:t>
            </w:r>
          </w:p>
        </w:tc>
        <w:tc>
          <w:tcPr>
            <w:tcW w:w="1135" w:type="pct"/>
            <w:tcBorders>
              <w:top w:val="single" w:sz="4" w:space="0" w:color="auto"/>
              <w:left w:val="nil"/>
              <w:bottom w:val="single" w:sz="4" w:space="0" w:color="auto"/>
              <w:right w:val="single" w:sz="4" w:space="0" w:color="auto"/>
            </w:tcBorders>
            <w:vAlign w:val="center"/>
          </w:tcPr>
          <w:p w14:paraId="68056548" w14:textId="77777777" w:rsidR="0077514A" w:rsidRPr="002462BE" w:rsidRDefault="0077514A"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20B59B8" w14:textId="77777777" w:rsidR="0077514A" w:rsidRPr="002462BE" w:rsidRDefault="0077514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DA428" w14:textId="77777777" w:rsidR="0077514A" w:rsidRPr="002462BE" w:rsidRDefault="0077514A"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6A998E9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CC1D95A" w14:textId="77777777" w:rsidR="0077514A" w:rsidRPr="002462BE" w:rsidRDefault="0077514A"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C4C21" w14:textId="77777777" w:rsidR="0077514A" w:rsidRPr="002462BE" w:rsidRDefault="0077514A"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C16055" w14:textId="77777777" w:rsidR="0077514A" w:rsidRPr="002462BE" w:rsidRDefault="0077514A"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77514A" w:rsidRPr="002462BE" w14:paraId="1BCEA1A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0013943" w14:textId="77777777" w:rsidR="0077514A" w:rsidRPr="002462BE" w:rsidRDefault="0077514A"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E8E76" w14:textId="77777777" w:rsidR="0077514A" w:rsidRPr="002462BE" w:rsidRDefault="0077514A"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C3DE0" w14:textId="77777777" w:rsidR="0077514A" w:rsidRPr="002462BE" w:rsidRDefault="0077514A"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611B5C80" w14:textId="77777777" w:rsidR="0077514A" w:rsidRPr="002462BE" w:rsidRDefault="0077514A" w:rsidP="0077514A">
      <w:pPr>
        <w:pStyle w:val="Sraopastraipa"/>
        <w:spacing w:after="0" w:line="240" w:lineRule="auto"/>
        <w:rPr>
          <w:rFonts w:ascii="Calibri Light" w:hAnsi="Calibri Light" w:cs="Calibri Light"/>
          <w:b/>
          <w:sz w:val="16"/>
          <w:szCs w:val="16"/>
        </w:rPr>
      </w:pPr>
    </w:p>
    <w:p w14:paraId="71B8917C" w14:textId="77777777" w:rsidR="0077514A" w:rsidRPr="002462BE" w:rsidRDefault="0077514A" w:rsidP="0077514A">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0B22CF8" w14:textId="77777777" w:rsidR="0077514A" w:rsidRPr="002462BE" w:rsidRDefault="0077514A" w:rsidP="0077514A">
      <w:pPr>
        <w:pStyle w:val="Sraopastraipa"/>
        <w:spacing w:after="0"/>
        <w:rPr>
          <w:rFonts w:ascii="Calibri Light" w:hAnsi="Calibri Light" w:cs="Calibri Light"/>
          <w:b/>
          <w:sz w:val="16"/>
          <w:szCs w:val="16"/>
        </w:rPr>
      </w:pPr>
    </w:p>
    <w:p w14:paraId="19100F6F" w14:textId="477CFBC4" w:rsidR="0075367D" w:rsidRPr="002462BE" w:rsidRDefault="0075367D" w:rsidP="0075367D">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6.6</w:t>
      </w:r>
      <w:r w:rsidR="008A3D28" w:rsidRPr="002462BE">
        <w:rPr>
          <w:rFonts w:ascii="Calibri Light" w:hAnsi="Calibri Light" w:cs="Calibri Light"/>
          <w:b/>
          <w:sz w:val="16"/>
          <w:szCs w:val="16"/>
          <w:lang w:val="lt-LT"/>
        </w:rPr>
        <w:t>0</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0530DE" w:rsidRPr="002462BE">
        <w:rPr>
          <w:rFonts w:ascii="Calibri Light" w:hAnsi="Calibri Light" w:cs="Calibri Light"/>
          <w:b/>
          <w:bCs/>
          <w:sz w:val="16"/>
          <w:szCs w:val="16"/>
          <w:lang w:val="lt-LT" w:eastAsia="lt-LT"/>
        </w:rPr>
        <w:t>Melioratorių g. 18, Molėtai</w:t>
      </w:r>
      <w:r w:rsidR="000530DE" w:rsidRPr="002462BE">
        <w:rPr>
          <w:rFonts w:ascii="Calibri Light" w:hAnsi="Calibri Light" w:cs="Calibri Light"/>
          <w:sz w:val="20"/>
          <w:szCs w:val="20"/>
          <w:lang w:val="lt-LT" w:eastAsia="lt-LT"/>
        </w:rPr>
        <w:t xml:space="preserve"> </w:t>
      </w:r>
      <w:r w:rsidRPr="002462BE">
        <w:rPr>
          <w:rFonts w:ascii="Calibri Light" w:hAnsi="Calibri Light" w:cs="Calibri Light"/>
          <w:b/>
          <w:bCs/>
          <w:sz w:val="16"/>
          <w:szCs w:val="16"/>
          <w:lang w:val="lt-LT"/>
        </w:rPr>
        <w:t>(6</w:t>
      </w:r>
      <w:r w:rsidR="008A3D28" w:rsidRPr="002462BE">
        <w:rPr>
          <w:rFonts w:ascii="Calibri Light" w:hAnsi="Calibri Light" w:cs="Calibri Light"/>
          <w:b/>
          <w:bCs/>
          <w:sz w:val="16"/>
          <w:szCs w:val="16"/>
          <w:lang w:val="lt-LT"/>
        </w:rPr>
        <w:t>0</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DA6144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2CD730" w14:textId="77777777" w:rsidR="0075367D" w:rsidRPr="002462BE" w:rsidRDefault="0075367D"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B481951" w14:textId="77777777" w:rsidR="0075367D" w:rsidRPr="002462BE" w:rsidRDefault="0075367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67FFF9D6" w14:textId="77777777" w:rsidR="0075367D" w:rsidRPr="002462BE" w:rsidRDefault="0075367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62207689" w14:textId="77777777" w:rsidR="0075367D" w:rsidRPr="002462BE" w:rsidRDefault="0075367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12703FE9" w14:textId="77777777" w:rsidR="0075367D" w:rsidRPr="002462BE" w:rsidRDefault="0075367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75094D3" w14:textId="77777777" w:rsidR="0075367D" w:rsidRPr="002462BE" w:rsidRDefault="0075367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96A51EB" w14:textId="77777777" w:rsidR="0075367D" w:rsidRPr="002462BE" w:rsidRDefault="0075367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2ED59A89" w14:textId="77777777" w:rsidR="0075367D" w:rsidRPr="002462BE" w:rsidRDefault="0075367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963E67" w14:textId="77777777" w:rsidR="0075367D" w:rsidRPr="002462BE" w:rsidRDefault="0075367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5E4DDF1" w14:textId="77777777" w:rsidR="0075367D" w:rsidRPr="002462BE" w:rsidRDefault="0075367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8234F4C" w14:textId="77777777" w:rsidR="0075367D" w:rsidRPr="002462BE" w:rsidRDefault="0075367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73E9D79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7643FB4" w14:textId="77777777" w:rsidR="0075367D" w:rsidRPr="002462BE" w:rsidRDefault="0075367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0BECD5DA" w14:textId="77777777" w:rsidR="0075367D" w:rsidRPr="002462BE" w:rsidRDefault="0075367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17D4D088" w14:textId="77777777" w:rsidR="0075367D" w:rsidRPr="002462BE" w:rsidRDefault="0075367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5A50BE0E" w14:textId="77777777" w:rsidR="0075367D" w:rsidRPr="002462BE" w:rsidRDefault="0075367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981851" w14:textId="77777777" w:rsidR="0075367D" w:rsidRPr="002462BE" w:rsidRDefault="0075367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3AD12D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004824" w14:textId="67B6E0F7" w:rsidR="0075367D" w:rsidRPr="002462BE" w:rsidRDefault="0075367D"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6</w:t>
            </w:r>
            <w:r w:rsidR="008A3D28" w:rsidRPr="002462BE">
              <w:rPr>
                <w:rFonts w:ascii="Calibri Light" w:eastAsia="Times New Roman" w:hAnsi="Calibri Light" w:cs="Calibri Light"/>
                <w:sz w:val="24"/>
                <w:szCs w:val="24"/>
                <w:lang w:val="lt-LT" w:eastAsia="lt-LT"/>
              </w:rPr>
              <w:t>0</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EDC8530" w14:textId="623A9278" w:rsidR="0075367D" w:rsidRPr="002462BE" w:rsidRDefault="000530DE"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Melioratorių g. 18, Molėtai</w:t>
            </w:r>
          </w:p>
        </w:tc>
        <w:tc>
          <w:tcPr>
            <w:tcW w:w="1135" w:type="pct"/>
            <w:tcBorders>
              <w:top w:val="single" w:sz="4" w:space="0" w:color="auto"/>
              <w:left w:val="nil"/>
              <w:bottom w:val="single" w:sz="4" w:space="0" w:color="auto"/>
              <w:right w:val="single" w:sz="4" w:space="0" w:color="auto"/>
            </w:tcBorders>
            <w:vAlign w:val="center"/>
          </w:tcPr>
          <w:p w14:paraId="2CEE62DF" w14:textId="77777777" w:rsidR="0075367D" w:rsidRPr="002462BE" w:rsidRDefault="0075367D"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053D615" w14:textId="77777777" w:rsidR="0075367D" w:rsidRPr="002462BE" w:rsidRDefault="0075367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8D200" w14:textId="77777777" w:rsidR="0075367D" w:rsidRPr="002462BE" w:rsidRDefault="0075367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621835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1B83E22" w14:textId="77777777" w:rsidR="0075367D" w:rsidRPr="002462BE" w:rsidRDefault="0075367D"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48694" w14:textId="77777777" w:rsidR="0075367D" w:rsidRPr="002462BE" w:rsidRDefault="0075367D"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1BA8A5" w14:textId="77777777" w:rsidR="0075367D" w:rsidRPr="002462BE" w:rsidRDefault="0075367D"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75367D" w:rsidRPr="002462BE" w14:paraId="239FB2D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EB9037D" w14:textId="77777777" w:rsidR="0075367D" w:rsidRPr="002462BE" w:rsidRDefault="0075367D"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7AC8C" w14:textId="77777777" w:rsidR="0075367D" w:rsidRPr="002462BE" w:rsidRDefault="0075367D"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36467" w14:textId="77777777" w:rsidR="0075367D" w:rsidRPr="002462BE" w:rsidRDefault="0075367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409C9967" w14:textId="77777777" w:rsidR="0075367D" w:rsidRPr="002462BE" w:rsidRDefault="0075367D" w:rsidP="0075367D">
      <w:pPr>
        <w:pStyle w:val="Sraopastraipa"/>
        <w:spacing w:after="0" w:line="240" w:lineRule="auto"/>
        <w:rPr>
          <w:rFonts w:ascii="Calibri Light" w:hAnsi="Calibri Light" w:cs="Calibri Light"/>
          <w:b/>
          <w:sz w:val="16"/>
          <w:szCs w:val="16"/>
        </w:rPr>
      </w:pPr>
    </w:p>
    <w:p w14:paraId="52B5E034" w14:textId="77777777" w:rsidR="0075367D" w:rsidRPr="002462BE" w:rsidRDefault="0075367D" w:rsidP="0075367D">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667184A" w14:textId="77777777" w:rsidR="0075367D" w:rsidRPr="002462BE" w:rsidRDefault="0075367D" w:rsidP="0075367D">
      <w:pPr>
        <w:pStyle w:val="Sraopastraipa"/>
        <w:spacing w:after="0"/>
        <w:rPr>
          <w:rFonts w:ascii="Calibri Light" w:hAnsi="Calibri Light" w:cs="Calibri Light"/>
          <w:b/>
          <w:sz w:val="16"/>
          <w:szCs w:val="16"/>
        </w:rPr>
      </w:pPr>
    </w:p>
    <w:p w14:paraId="5C1B89DA" w14:textId="77777777" w:rsidR="0075367D" w:rsidRPr="002462BE" w:rsidRDefault="0075367D" w:rsidP="0075367D">
      <w:pPr>
        <w:pStyle w:val="Sraopastraipa"/>
        <w:spacing w:after="0"/>
        <w:rPr>
          <w:rFonts w:ascii="Calibri Light" w:hAnsi="Calibri Light" w:cs="Calibri Light"/>
          <w:b/>
          <w:sz w:val="16"/>
          <w:szCs w:val="16"/>
        </w:rPr>
      </w:pPr>
    </w:p>
    <w:p w14:paraId="5B735996" w14:textId="28020F40" w:rsidR="000530DE" w:rsidRPr="002462BE" w:rsidRDefault="000530DE" w:rsidP="000530DE">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6.6</w:t>
      </w:r>
      <w:r w:rsidR="0078497F" w:rsidRPr="002462BE">
        <w:rPr>
          <w:rFonts w:ascii="Calibri Light" w:hAnsi="Calibri Light" w:cs="Calibri Light"/>
          <w:b/>
          <w:sz w:val="16"/>
          <w:szCs w:val="16"/>
          <w:lang w:val="lt-LT"/>
        </w:rPr>
        <w:t>1</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614D5F" w:rsidRPr="002462BE">
        <w:rPr>
          <w:rFonts w:ascii="Calibri Light" w:hAnsi="Calibri Light" w:cs="Calibri Light"/>
          <w:b/>
          <w:bCs/>
          <w:sz w:val="16"/>
          <w:szCs w:val="16"/>
          <w:lang w:val="lt-LT" w:eastAsia="lt-LT"/>
        </w:rPr>
        <w:t>Gedanonių k., Prienų r.</w:t>
      </w:r>
      <w:r w:rsidR="00614D5F"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(6</w:t>
      </w:r>
      <w:r w:rsidR="0078497F" w:rsidRPr="002462BE">
        <w:rPr>
          <w:rFonts w:ascii="Calibri Light" w:hAnsi="Calibri Light" w:cs="Calibri Light"/>
          <w:b/>
          <w:bCs/>
          <w:sz w:val="16"/>
          <w:szCs w:val="16"/>
          <w:lang w:val="lt-LT"/>
        </w:rPr>
        <w:t>1</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50BE234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40B1B8" w14:textId="77777777" w:rsidR="000530DE" w:rsidRPr="002462BE" w:rsidRDefault="000530DE"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3EEE512" w14:textId="77777777" w:rsidR="000530DE" w:rsidRPr="002462BE" w:rsidRDefault="000530D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4ED69584" w14:textId="77777777" w:rsidR="000530DE" w:rsidRPr="002462BE" w:rsidRDefault="000530D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932C8B7" w14:textId="77777777" w:rsidR="000530DE" w:rsidRPr="002462BE" w:rsidRDefault="000530D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C4ACD33" w14:textId="77777777" w:rsidR="000530DE" w:rsidRPr="002462BE" w:rsidRDefault="000530D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CAF0A9F" w14:textId="77777777" w:rsidR="000530DE" w:rsidRPr="002462BE" w:rsidRDefault="000530D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12376196" w14:textId="77777777" w:rsidR="000530DE" w:rsidRPr="002462BE" w:rsidRDefault="000530D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1A779A7" w14:textId="77777777" w:rsidR="000530DE" w:rsidRPr="002462BE" w:rsidRDefault="000530D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2E46B" w14:textId="77777777" w:rsidR="000530DE" w:rsidRPr="002462BE" w:rsidRDefault="000530D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131B450" w14:textId="77777777" w:rsidR="000530DE" w:rsidRPr="002462BE" w:rsidRDefault="000530D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ADF39EE" w14:textId="77777777" w:rsidR="000530DE" w:rsidRPr="002462BE" w:rsidRDefault="000530D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6421835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95BF6AB" w14:textId="77777777" w:rsidR="000530DE" w:rsidRPr="002462BE" w:rsidRDefault="000530D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812C77A" w14:textId="77777777" w:rsidR="000530DE" w:rsidRPr="002462BE" w:rsidRDefault="000530D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137B667E" w14:textId="77777777" w:rsidR="000530DE" w:rsidRPr="002462BE" w:rsidRDefault="000530D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017BB15" w14:textId="77777777" w:rsidR="000530DE" w:rsidRPr="002462BE" w:rsidRDefault="000530D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0B6CC" w14:textId="77777777" w:rsidR="000530DE" w:rsidRPr="002462BE" w:rsidRDefault="000530D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D922E9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B919F7" w14:textId="1A0A00DD" w:rsidR="000530DE" w:rsidRPr="002462BE" w:rsidRDefault="000530DE"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6</w:t>
            </w:r>
            <w:r w:rsidR="0078497F" w:rsidRPr="002462BE">
              <w:rPr>
                <w:rFonts w:ascii="Calibri Light" w:eastAsia="Times New Roman" w:hAnsi="Calibri Light" w:cs="Calibri Light"/>
                <w:sz w:val="24"/>
                <w:szCs w:val="24"/>
                <w:lang w:val="lt-LT" w:eastAsia="lt-LT"/>
              </w:rPr>
              <w:t>1</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C2605BF" w14:textId="71B5B52B" w:rsidR="000530DE" w:rsidRPr="002462BE" w:rsidRDefault="00614D5F"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Gedanonių k., Prienų r.</w:t>
            </w:r>
          </w:p>
        </w:tc>
        <w:tc>
          <w:tcPr>
            <w:tcW w:w="1135" w:type="pct"/>
            <w:tcBorders>
              <w:top w:val="single" w:sz="4" w:space="0" w:color="auto"/>
              <w:left w:val="nil"/>
              <w:bottom w:val="single" w:sz="4" w:space="0" w:color="auto"/>
              <w:right w:val="single" w:sz="4" w:space="0" w:color="auto"/>
            </w:tcBorders>
            <w:vAlign w:val="center"/>
          </w:tcPr>
          <w:p w14:paraId="59B77BAD" w14:textId="77777777" w:rsidR="000530DE" w:rsidRPr="002462BE" w:rsidRDefault="000530DE"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F108F76" w14:textId="77777777" w:rsidR="000530DE" w:rsidRPr="002462BE" w:rsidRDefault="000530D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C861E" w14:textId="77777777" w:rsidR="000530DE" w:rsidRPr="002462BE" w:rsidRDefault="000530D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9A16A4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C128D89" w14:textId="77777777" w:rsidR="000530DE" w:rsidRPr="002462BE" w:rsidRDefault="000530DE"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C6E1A" w14:textId="77777777" w:rsidR="000530DE" w:rsidRPr="002462BE" w:rsidRDefault="000530DE"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8B12A" w14:textId="77777777" w:rsidR="000530DE" w:rsidRPr="002462BE" w:rsidRDefault="000530DE"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0530DE" w:rsidRPr="002462BE" w14:paraId="1853113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0780835" w14:textId="77777777" w:rsidR="000530DE" w:rsidRPr="002462BE" w:rsidRDefault="000530DE"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F92E0" w14:textId="77777777" w:rsidR="000530DE" w:rsidRPr="002462BE" w:rsidRDefault="000530DE"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26900" w14:textId="77777777" w:rsidR="000530DE" w:rsidRPr="002462BE" w:rsidRDefault="000530D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45C90024" w14:textId="77777777" w:rsidR="000530DE" w:rsidRPr="002462BE" w:rsidRDefault="000530DE" w:rsidP="000530DE">
      <w:pPr>
        <w:pStyle w:val="Sraopastraipa"/>
        <w:spacing w:after="0" w:line="240" w:lineRule="auto"/>
        <w:rPr>
          <w:rFonts w:ascii="Calibri Light" w:hAnsi="Calibri Light" w:cs="Calibri Light"/>
          <w:b/>
          <w:sz w:val="16"/>
          <w:szCs w:val="16"/>
        </w:rPr>
      </w:pPr>
    </w:p>
    <w:p w14:paraId="4B173AA5" w14:textId="77777777" w:rsidR="000530DE" w:rsidRPr="002462BE" w:rsidRDefault="000530DE" w:rsidP="000530DE">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531B66A" w14:textId="77777777" w:rsidR="000530DE" w:rsidRPr="002462BE" w:rsidRDefault="000530DE" w:rsidP="000530DE">
      <w:pPr>
        <w:pStyle w:val="Sraopastraipa"/>
        <w:spacing w:after="0"/>
        <w:rPr>
          <w:rFonts w:ascii="Calibri Light" w:hAnsi="Calibri Light" w:cs="Calibri Light"/>
          <w:b/>
          <w:sz w:val="16"/>
          <w:szCs w:val="16"/>
        </w:rPr>
      </w:pPr>
    </w:p>
    <w:p w14:paraId="289CEB2F" w14:textId="40130453" w:rsidR="00614D5F" w:rsidRPr="002462BE" w:rsidRDefault="00614D5F" w:rsidP="00614D5F">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6.6</w:t>
      </w:r>
      <w:r w:rsidR="0078497F" w:rsidRPr="002462BE">
        <w:rPr>
          <w:rFonts w:ascii="Calibri Light" w:hAnsi="Calibri Light" w:cs="Calibri Light"/>
          <w:b/>
          <w:sz w:val="16"/>
          <w:szCs w:val="16"/>
          <w:lang w:val="lt-LT"/>
        </w:rPr>
        <w:t>2</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0C5E4B" w:rsidRPr="002462BE">
        <w:rPr>
          <w:rFonts w:ascii="Calibri Light" w:hAnsi="Calibri Light" w:cs="Calibri Light"/>
          <w:b/>
          <w:bCs/>
          <w:sz w:val="16"/>
          <w:szCs w:val="16"/>
          <w:lang w:val="lt-LT" w:eastAsia="lt-LT"/>
        </w:rPr>
        <w:t>Antakalnio I k., Ukmergė</w:t>
      </w:r>
      <w:r w:rsidRPr="002462BE">
        <w:rPr>
          <w:rFonts w:ascii="Calibri Light" w:hAnsi="Calibri Light" w:cs="Calibri Light"/>
          <w:b/>
          <w:bCs/>
          <w:sz w:val="16"/>
          <w:szCs w:val="16"/>
          <w:lang w:val="lt-LT"/>
        </w:rPr>
        <w:t xml:space="preserve"> (6</w:t>
      </w:r>
      <w:r w:rsidR="0078497F" w:rsidRPr="002462BE">
        <w:rPr>
          <w:rFonts w:ascii="Calibri Light" w:hAnsi="Calibri Light" w:cs="Calibri Light"/>
          <w:b/>
          <w:bCs/>
          <w:sz w:val="16"/>
          <w:szCs w:val="16"/>
          <w:lang w:val="lt-LT"/>
        </w:rPr>
        <w:t>2</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5178E62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F74291" w14:textId="77777777" w:rsidR="00614D5F" w:rsidRPr="002462BE" w:rsidRDefault="00614D5F"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6C17C01" w14:textId="77777777" w:rsidR="00614D5F" w:rsidRPr="002462BE" w:rsidRDefault="00614D5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77BF2F91" w14:textId="77777777" w:rsidR="00614D5F" w:rsidRPr="002462BE" w:rsidRDefault="00614D5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C90BB98" w14:textId="77777777" w:rsidR="00614D5F" w:rsidRPr="002462BE" w:rsidRDefault="00614D5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779A20A" w14:textId="77777777" w:rsidR="00614D5F" w:rsidRPr="002462BE" w:rsidRDefault="00614D5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04A4228" w14:textId="77777777" w:rsidR="00614D5F" w:rsidRPr="002462BE" w:rsidRDefault="00614D5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BD8E147" w14:textId="77777777" w:rsidR="00614D5F" w:rsidRPr="002462BE" w:rsidRDefault="00614D5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A475E98" w14:textId="77777777" w:rsidR="00614D5F" w:rsidRPr="002462BE" w:rsidRDefault="00614D5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4EC86" w14:textId="77777777" w:rsidR="00614D5F" w:rsidRPr="002462BE" w:rsidRDefault="00614D5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AF29B89" w14:textId="77777777" w:rsidR="00614D5F" w:rsidRPr="002462BE" w:rsidRDefault="00614D5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8459BDA" w14:textId="77777777" w:rsidR="00614D5F" w:rsidRPr="002462BE" w:rsidRDefault="00614D5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7B31B28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622CFA5" w14:textId="77777777" w:rsidR="00614D5F" w:rsidRPr="002462BE" w:rsidRDefault="00614D5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2084C67C" w14:textId="77777777" w:rsidR="00614D5F" w:rsidRPr="002462BE" w:rsidRDefault="00614D5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20BF38D9" w14:textId="77777777" w:rsidR="00614D5F" w:rsidRPr="002462BE" w:rsidRDefault="00614D5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2F4A057" w14:textId="77777777" w:rsidR="00614D5F" w:rsidRPr="002462BE" w:rsidRDefault="00614D5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81CB2" w14:textId="77777777" w:rsidR="00614D5F" w:rsidRPr="002462BE" w:rsidRDefault="00614D5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789C95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99D089" w14:textId="0AC9B78D" w:rsidR="00614D5F" w:rsidRPr="002462BE" w:rsidRDefault="00614D5F"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6</w:t>
            </w:r>
            <w:r w:rsidR="0078497F" w:rsidRPr="002462BE">
              <w:rPr>
                <w:rFonts w:ascii="Calibri Light" w:eastAsia="Times New Roman" w:hAnsi="Calibri Light" w:cs="Calibri Light"/>
                <w:sz w:val="24"/>
                <w:szCs w:val="24"/>
                <w:lang w:val="lt-LT" w:eastAsia="lt-LT"/>
              </w:rPr>
              <w:t>2</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3E1F14E" w14:textId="5CE93096" w:rsidR="00614D5F" w:rsidRPr="002462BE" w:rsidRDefault="000C5E4B"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Antakalnio I k., Ukmergė</w:t>
            </w:r>
          </w:p>
        </w:tc>
        <w:tc>
          <w:tcPr>
            <w:tcW w:w="1135" w:type="pct"/>
            <w:tcBorders>
              <w:top w:val="single" w:sz="4" w:space="0" w:color="auto"/>
              <w:left w:val="nil"/>
              <w:bottom w:val="single" w:sz="4" w:space="0" w:color="auto"/>
              <w:right w:val="single" w:sz="4" w:space="0" w:color="auto"/>
            </w:tcBorders>
            <w:vAlign w:val="center"/>
          </w:tcPr>
          <w:p w14:paraId="3DF33FDD" w14:textId="77777777" w:rsidR="00614D5F" w:rsidRPr="002462BE" w:rsidRDefault="00614D5F"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7E5C4F2" w14:textId="77777777" w:rsidR="00614D5F" w:rsidRPr="002462BE" w:rsidRDefault="00614D5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15295" w14:textId="77777777" w:rsidR="00614D5F" w:rsidRPr="002462BE" w:rsidRDefault="00614D5F"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6AF140A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BFEC735" w14:textId="77777777" w:rsidR="00614D5F" w:rsidRPr="002462BE" w:rsidRDefault="00614D5F"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2D0E9B" w14:textId="77777777" w:rsidR="00614D5F" w:rsidRPr="002462BE" w:rsidRDefault="00614D5F"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5F553" w14:textId="77777777" w:rsidR="00614D5F" w:rsidRPr="002462BE" w:rsidRDefault="00614D5F"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614D5F" w:rsidRPr="002462BE" w14:paraId="208AA12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44A15CB" w14:textId="77777777" w:rsidR="00614D5F" w:rsidRPr="002462BE" w:rsidRDefault="00614D5F"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2DF64" w14:textId="77777777" w:rsidR="00614D5F" w:rsidRPr="002462BE" w:rsidRDefault="00614D5F"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0E694" w14:textId="77777777" w:rsidR="00614D5F" w:rsidRPr="002462BE" w:rsidRDefault="00614D5F"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154D912" w14:textId="77777777" w:rsidR="00614D5F" w:rsidRPr="002462BE" w:rsidRDefault="00614D5F" w:rsidP="00614D5F">
      <w:pPr>
        <w:pStyle w:val="Sraopastraipa"/>
        <w:spacing w:after="0" w:line="240" w:lineRule="auto"/>
        <w:rPr>
          <w:rFonts w:ascii="Calibri Light" w:hAnsi="Calibri Light" w:cs="Calibri Light"/>
          <w:b/>
          <w:sz w:val="16"/>
          <w:szCs w:val="16"/>
        </w:rPr>
      </w:pPr>
    </w:p>
    <w:p w14:paraId="2F1825BD" w14:textId="77777777" w:rsidR="00614D5F" w:rsidRPr="002462BE" w:rsidRDefault="00614D5F" w:rsidP="00614D5F">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C6C7EDB" w14:textId="77777777" w:rsidR="00614D5F" w:rsidRPr="002462BE" w:rsidRDefault="00614D5F" w:rsidP="00614D5F">
      <w:pPr>
        <w:pStyle w:val="Sraopastraipa"/>
        <w:spacing w:after="0"/>
        <w:rPr>
          <w:rFonts w:ascii="Calibri Light" w:hAnsi="Calibri Light" w:cs="Calibri Light"/>
          <w:b/>
          <w:sz w:val="16"/>
          <w:szCs w:val="16"/>
        </w:rPr>
      </w:pPr>
    </w:p>
    <w:p w14:paraId="794B6990" w14:textId="77777777" w:rsidR="00614D5F" w:rsidRPr="002462BE" w:rsidRDefault="00614D5F" w:rsidP="00614D5F">
      <w:pPr>
        <w:pStyle w:val="Sraopastraipa"/>
        <w:spacing w:after="0"/>
        <w:rPr>
          <w:rFonts w:ascii="Calibri Light" w:hAnsi="Calibri Light" w:cs="Calibri Light"/>
          <w:b/>
          <w:sz w:val="16"/>
          <w:szCs w:val="16"/>
        </w:rPr>
      </w:pPr>
    </w:p>
    <w:p w14:paraId="5896A0EA" w14:textId="2E19F93F" w:rsidR="00C6500E" w:rsidRPr="002462BE" w:rsidRDefault="00C6500E" w:rsidP="00C6500E">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6.6</w:t>
      </w:r>
      <w:r w:rsidR="00CC50DF" w:rsidRPr="002462BE">
        <w:rPr>
          <w:rFonts w:ascii="Calibri Light" w:hAnsi="Calibri Light" w:cs="Calibri Light"/>
          <w:b/>
          <w:sz w:val="16"/>
          <w:szCs w:val="16"/>
          <w:lang w:val="lt-LT"/>
        </w:rPr>
        <w:t>3</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823F65" w:rsidRPr="002462BE">
        <w:rPr>
          <w:rFonts w:ascii="Calibri Light" w:hAnsi="Calibri Light" w:cs="Calibri Light"/>
          <w:b/>
          <w:bCs/>
          <w:sz w:val="16"/>
          <w:szCs w:val="16"/>
          <w:lang w:val="lt-LT" w:eastAsia="lt-LT"/>
        </w:rPr>
        <w:t>Naujasodžio k., Utenos sen., Utenos r.</w:t>
      </w:r>
      <w:r w:rsidRPr="002462BE">
        <w:rPr>
          <w:rFonts w:ascii="Calibri Light" w:hAnsi="Calibri Light" w:cs="Calibri Light"/>
          <w:b/>
          <w:bCs/>
          <w:sz w:val="16"/>
          <w:szCs w:val="16"/>
          <w:lang w:val="lt-LT"/>
        </w:rPr>
        <w:t xml:space="preserve"> (6</w:t>
      </w:r>
      <w:r w:rsidR="00CC50DF" w:rsidRPr="002462BE">
        <w:rPr>
          <w:rFonts w:ascii="Calibri Light" w:hAnsi="Calibri Light" w:cs="Calibri Light"/>
          <w:b/>
          <w:bCs/>
          <w:sz w:val="16"/>
          <w:szCs w:val="16"/>
          <w:lang w:val="lt-LT"/>
        </w:rPr>
        <w:t>3</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03224B9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811E4" w14:textId="77777777" w:rsidR="00C6500E" w:rsidRPr="002462BE" w:rsidRDefault="00C6500E"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BC32C59" w14:textId="77777777" w:rsidR="00C6500E" w:rsidRPr="002462BE" w:rsidRDefault="00C650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498927FA" w14:textId="77777777" w:rsidR="00C6500E" w:rsidRPr="002462BE" w:rsidRDefault="00C650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DCF6CE6" w14:textId="77777777" w:rsidR="00C6500E" w:rsidRPr="002462BE" w:rsidRDefault="00C650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09918D8C" w14:textId="77777777" w:rsidR="00C6500E" w:rsidRPr="002462BE" w:rsidRDefault="00C650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2FEFED1B" w14:textId="77777777" w:rsidR="00C6500E" w:rsidRPr="002462BE" w:rsidRDefault="00C650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2267F5F5" w14:textId="77777777" w:rsidR="00C6500E" w:rsidRPr="002462BE" w:rsidRDefault="00C650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095386FB" w14:textId="77777777" w:rsidR="00C6500E" w:rsidRPr="002462BE" w:rsidRDefault="00C650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6E0FE4" w14:textId="77777777" w:rsidR="00C6500E" w:rsidRPr="002462BE" w:rsidRDefault="00C650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6D648D52" w14:textId="77777777" w:rsidR="00C6500E" w:rsidRPr="002462BE" w:rsidRDefault="00C650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458E676B" w14:textId="77777777" w:rsidR="00C6500E" w:rsidRPr="002462BE" w:rsidRDefault="00C6500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F2368A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5BB9469" w14:textId="77777777" w:rsidR="00C6500E" w:rsidRPr="002462BE" w:rsidRDefault="00C650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83959D7" w14:textId="77777777" w:rsidR="00C6500E" w:rsidRPr="002462BE" w:rsidRDefault="00C650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6B38417A" w14:textId="77777777" w:rsidR="00C6500E" w:rsidRPr="002462BE" w:rsidRDefault="00C650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834E43F" w14:textId="77777777" w:rsidR="00C6500E" w:rsidRPr="002462BE" w:rsidRDefault="00C650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2539B3" w14:textId="77777777" w:rsidR="00C6500E" w:rsidRPr="002462BE" w:rsidRDefault="00C650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68804B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73E78D" w14:textId="67E44F53" w:rsidR="00C6500E" w:rsidRPr="002462BE" w:rsidRDefault="00C6500E"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6</w:t>
            </w:r>
            <w:r w:rsidR="00CC50DF" w:rsidRPr="002462BE">
              <w:rPr>
                <w:rFonts w:ascii="Calibri Light" w:eastAsia="Times New Roman" w:hAnsi="Calibri Light" w:cs="Calibri Light"/>
                <w:sz w:val="24"/>
                <w:szCs w:val="24"/>
                <w:lang w:val="lt-LT" w:eastAsia="lt-LT"/>
              </w:rPr>
              <w:t>3</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586EE3B" w14:textId="0CA94E2D" w:rsidR="00C6500E" w:rsidRPr="002462BE" w:rsidRDefault="00D7271B"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Naujasodžio k., Utenos sen., U</w:t>
            </w:r>
            <w:r w:rsidRPr="002462BE">
              <w:rPr>
                <w:rFonts w:ascii="Calibri Light" w:hAnsi="Calibri Light" w:cs="Calibri Light"/>
                <w:sz w:val="20"/>
                <w:szCs w:val="20"/>
                <w:lang w:eastAsia="lt-LT"/>
              </w:rPr>
              <w:t>tenos r.</w:t>
            </w:r>
          </w:p>
        </w:tc>
        <w:tc>
          <w:tcPr>
            <w:tcW w:w="1135" w:type="pct"/>
            <w:tcBorders>
              <w:top w:val="single" w:sz="4" w:space="0" w:color="auto"/>
              <w:left w:val="nil"/>
              <w:bottom w:val="single" w:sz="4" w:space="0" w:color="auto"/>
              <w:right w:val="single" w:sz="4" w:space="0" w:color="auto"/>
            </w:tcBorders>
            <w:vAlign w:val="center"/>
          </w:tcPr>
          <w:p w14:paraId="746E1763" w14:textId="77777777" w:rsidR="00C6500E" w:rsidRPr="002462BE" w:rsidRDefault="00C6500E"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E841585" w14:textId="77777777" w:rsidR="00C6500E" w:rsidRPr="002462BE" w:rsidRDefault="00C6500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A6029" w14:textId="77777777" w:rsidR="00C6500E" w:rsidRPr="002462BE" w:rsidRDefault="00C6500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2C87B26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B2A028C" w14:textId="77777777" w:rsidR="00C6500E" w:rsidRPr="002462BE" w:rsidRDefault="00C6500E"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0B0CB" w14:textId="77777777" w:rsidR="00C6500E" w:rsidRPr="002462BE" w:rsidRDefault="00C6500E"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B2002" w14:textId="77777777" w:rsidR="00C6500E" w:rsidRPr="002462BE" w:rsidRDefault="00C6500E"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C6500E" w:rsidRPr="002462BE" w14:paraId="57AF73D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CD43D22" w14:textId="77777777" w:rsidR="00C6500E" w:rsidRPr="002462BE" w:rsidRDefault="00C6500E"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A3D23" w14:textId="77777777" w:rsidR="00C6500E" w:rsidRPr="002462BE" w:rsidRDefault="00C6500E"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81DE3" w14:textId="77777777" w:rsidR="00C6500E" w:rsidRPr="002462BE" w:rsidRDefault="00C6500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0FAF76A" w14:textId="77777777" w:rsidR="00C6500E" w:rsidRPr="002462BE" w:rsidRDefault="00C6500E" w:rsidP="00C6500E">
      <w:pPr>
        <w:pStyle w:val="Sraopastraipa"/>
        <w:spacing w:after="0" w:line="240" w:lineRule="auto"/>
        <w:rPr>
          <w:rFonts w:ascii="Calibri Light" w:hAnsi="Calibri Light" w:cs="Calibri Light"/>
          <w:b/>
          <w:sz w:val="16"/>
          <w:szCs w:val="16"/>
        </w:rPr>
      </w:pPr>
    </w:p>
    <w:p w14:paraId="36F252DC" w14:textId="77777777" w:rsidR="00C6500E" w:rsidRPr="002462BE" w:rsidRDefault="00C6500E" w:rsidP="00C6500E">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D1DC547" w14:textId="77777777" w:rsidR="00614D5F" w:rsidRPr="002462BE" w:rsidRDefault="00614D5F" w:rsidP="00614D5F">
      <w:pPr>
        <w:pStyle w:val="Sraopastraipa"/>
        <w:spacing w:after="0"/>
        <w:rPr>
          <w:rFonts w:ascii="Calibri Light" w:hAnsi="Calibri Light" w:cs="Calibri Light"/>
          <w:b/>
          <w:sz w:val="16"/>
          <w:szCs w:val="16"/>
        </w:rPr>
      </w:pPr>
    </w:p>
    <w:p w14:paraId="5EAFE427" w14:textId="2ED8C8F5" w:rsidR="001215C6" w:rsidRPr="002462BE" w:rsidRDefault="001215C6" w:rsidP="001215C6">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322694" w:rsidRPr="002462BE">
        <w:rPr>
          <w:rFonts w:ascii="Calibri Light" w:hAnsi="Calibri Light" w:cs="Calibri Light"/>
          <w:b/>
          <w:sz w:val="16"/>
          <w:szCs w:val="16"/>
          <w:lang w:val="lt-LT"/>
        </w:rPr>
        <w:t>64</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F448F6" w:rsidRPr="002462BE">
        <w:rPr>
          <w:rFonts w:ascii="Calibri Light" w:hAnsi="Calibri Light" w:cs="Calibri Light"/>
          <w:b/>
          <w:bCs/>
          <w:sz w:val="16"/>
          <w:szCs w:val="16"/>
          <w:lang w:val="lt-LT" w:eastAsia="lt-LT"/>
        </w:rPr>
        <w:t>Taikos g. 1, Visaginas</w:t>
      </w:r>
      <w:r w:rsidR="00F448F6"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w:t>
      </w:r>
      <w:r w:rsidR="00322694" w:rsidRPr="002462BE">
        <w:rPr>
          <w:rFonts w:ascii="Calibri Light" w:hAnsi="Calibri Light" w:cs="Calibri Light"/>
          <w:b/>
          <w:bCs/>
          <w:sz w:val="16"/>
          <w:szCs w:val="16"/>
          <w:lang w:val="lt-LT"/>
        </w:rPr>
        <w:t>64</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5C68A6C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D09824" w14:textId="77777777" w:rsidR="001215C6" w:rsidRPr="002462BE" w:rsidRDefault="001215C6"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9696D1B" w14:textId="77777777" w:rsidR="001215C6" w:rsidRPr="002462BE" w:rsidRDefault="001215C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2C8B57FC" w14:textId="77777777" w:rsidR="001215C6" w:rsidRPr="002462BE" w:rsidRDefault="001215C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8BB3AB5" w14:textId="77777777" w:rsidR="001215C6" w:rsidRPr="002462BE" w:rsidRDefault="001215C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1C81BA1" w14:textId="77777777" w:rsidR="001215C6" w:rsidRPr="002462BE" w:rsidRDefault="001215C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34D8BC4A" w14:textId="77777777" w:rsidR="001215C6" w:rsidRPr="002462BE" w:rsidRDefault="001215C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79BC43B0" w14:textId="77777777" w:rsidR="001215C6" w:rsidRPr="002462BE" w:rsidRDefault="001215C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67DAADA" w14:textId="77777777" w:rsidR="001215C6" w:rsidRPr="002462BE" w:rsidRDefault="001215C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104708" w14:textId="77777777" w:rsidR="001215C6" w:rsidRPr="002462BE" w:rsidRDefault="001215C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181F5F1" w14:textId="77777777" w:rsidR="001215C6" w:rsidRPr="002462BE" w:rsidRDefault="001215C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1C4F7F0" w14:textId="77777777" w:rsidR="001215C6" w:rsidRPr="002462BE" w:rsidRDefault="001215C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9A7C5F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5D2EC0C" w14:textId="77777777" w:rsidR="001215C6" w:rsidRPr="002462BE" w:rsidRDefault="001215C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77B65455" w14:textId="77777777" w:rsidR="001215C6" w:rsidRPr="002462BE" w:rsidRDefault="001215C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28CE4820" w14:textId="77777777" w:rsidR="001215C6" w:rsidRPr="002462BE" w:rsidRDefault="001215C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CB1C839" w14:textId="77777777" w:rsidR="001215C6" w:rsidRPr="002462BE" w:rsidRDefault="001215C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5AE8F5" w14:textId="77777777" w:rsidR="001215C6" w:rsidRPr="002462BE" w:rsidRDefault="001215C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D318E6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248BC" w14:textId="511D28D6" w:rsidR="001215C6" w:rsidRPr="002462BE" w:rsidRDefault="00322694"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64</w:t>
            </w:r>
            <w:r w:rsidR="001215C6"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98D0A05" w14:textId="3E64DDAA" w:rsidR="001215C6" w:rsidRPr="002462BE" w:rsidRDefault="00F448F6"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Taikos g. 1, Visaginas</w:t>
            </w:r>
          </w:p>
        </w:tc>
        <w:tc>
          <w:tcPr>
            <w:tcW w:w="1135" w:type="pct"/>
            <w:tcBorders>
              <w:top w:val="single" w:sz="4" w:space="0" w:color="auto"/>
              <w:left w:val="nil"/>
              <w:bottom w:val="single" w:sz="4" w:space="0" w:color="auto"/>
              <w:right w:val="single" w:sz="4" w:space="0" w:color="auto"/>
            </w:tcBorders>
            <w:vAlign w:val="center"/>
          </w:tcPr>
          <w:p w14:paraId="42C644B9" w14:textId="77777777" w:rsidR="001215C6" w:rsidRPr="002462BE" w:rsidRDefault="001215C6"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4B473E0E" w14:textId="77777777" w:rsidR="001215C6" w:rsidRPr="002462BE" w:rsidRDefault="001215C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4788E" w14:textId="77777777" w:rsidR="001215C6" w:rsidRPr="002462BE" w:rsidRDefault="001215C6"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704A5E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1316681" w14:textId="77777777" w:rsidR="001215C6" w:rsidRPr="002462BE" w:rsidRDefault="001215C6"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362F37" w14:textId="77777777" w:rsidR="001215C6" w:rsidRPr="002462BE" w:rsidRDefault="001215C6"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BE2E57" w14:textId="77777777" w:rsidR="001215C6" w:rsidRPr="002462BE" w:rsidRDefault="001215C6"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1215C6" w:rsidRPr="002462BE" w14:paraId="485E1A0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85CA69E" w14:textId="77777777" w:rsidR="001215C6" w:rsidRPr="002462BE" w:rsidRDefault="001215C6"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0DB3C" w14:textId="77777777" w:rsidR="001215C6" w:rsidRPr="002462BE" w:rsidRDefault="001215C6"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74C7C" w14:textId="77777777" w:rsidR="001215C6" w:rsidRPr="002462BE" w:rsidRDefault="001215C6"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5D191E16" w14:textId="77777777" w:rsidR="001215C6" w:rsidRPr="002462BE" w:rsidRDefault="001215C6" w:rsidP="001215C6">
      <w:pPr>
        <w:pStyle w:val="Sraopastraipa"/>
        <w:spacing w:after="0" w:line="240" w:lineRule="auto"/>
        <w:rPr>
          <w:rFonts w:ascii="Calibri Light" w:hAnsi="Calibri Light" w:cs="Calibri Light"/>
          <w:b/>
          <w:sz w:val="16"/>
          <w:szCs w:val="16"/>
        </w:rPr>
      </w:pPr>
    </w:p>
    <w:p w14:paraId="27A41DE4" w14:textId="77777777" w:rsidR="001215C6" w:rsidRPr="002462BE" w:rsidRDefault="001215C6" w:rsidP="001215C6">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E1B7CE2" w14:textId="77777777" w:rsidR="001215C6" w:rsidRPr="002462BE" w:rsidRDefault="001215C6" w:rsidP="001215C6">
      <w:pPr>
        <w:pStyle w:val="Sraopastraipa"/>
        <w:spacing w:after="0"/>
        <w:rPr>
          <w:rFonts w:ascii="Calibri Light" w:hAnsi="Calibri Light" w:cs="Calibri Light"/>
          <w:b/>
          <w:sz w:val="16"/>
          <w:szCs w:val="16"/>
        </w:rPr>
      </w:pPr>
    </w:p>
    <w:p w14:paraId="37E97FE8" w14:textId="0F27F63C" w:rsidR="005758FB" w:rsidRPr="002462BE" w:rsidRDefault="005758FB" w:rsidP="005758FB">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322694" w:rsidRPr="002462BE">
        <w:rPr>
          <w:rFonts w:ascii="Calibri Light" w:hAnsi="Calibri Light" w:cs="Calibri Light"/>
          <w:b/>
          <w:sz w:val="16"/>
          <w:szCs w:val="16"/>
          <w:lang w:val="lt-LT"/>
        </w:rPr>
        <w:t>65</w:t>
      </w:r>
      <w:r w:rsidRPr="002462BE">
        <w:rPr>
          <w:rFonts w:ascii="Calibri Light" w:hAnsi="Calibri Light" w:cs="Calibri Light"/>
          <w:b/>
          <w:sz w:val="16"/>
          <w:szCs w:val="16"/>
          <w:lang w:val="lt-LT"/>
        </w:rPr>
        <w:t>. lentelė</w:t>
      </w:r>
      <w:r w:rsidR="001334BD" w:rsidRPr="002462BE">
        <w:rPr>
          <w:rFonts w:ascii="Calibri Light" w:hAnsi="Calibri Light" w:cs="Calibri Light"/>
          <w:b/>
          <w:sz w:val="16"/>
          <w:szCs w:val="16"/>
          <w:lang w:val="lt-LT"/>
        </w:rPr>
        <w:t>.</w:t>
      </w:r>
      <w:r w:rsidR="001334BD" w:rsidRPr="002462BE">
        <w:rPr>
          <w:rFonts w:ascii="Calibri Light" w:hAnsi="Calibri Light" w:cs="Calibri Light"/>
          <w:b/>
          <w:bCs/>
          <w:sz w:val="16"/>
          <w:szCs w:val="16"/>
          <w:lang w:eastAsia="lt-LT"/>
        </w:rPr>
        <w:t xml:space="preserve"> </w:t>
      </w:r>
      <w:r w:rsidR="001334BD" w:rsidRPr="002462BE">
        <w:rPr>
          <w:rFonts w:ascii="Calibri Light" w:hAnsi="Calibri Light" w:cs="Calibri Light"/>
          <w:b/>
          <w:bCs/>
          <w:sz w:val="16"/>
          <w:szCs w:val="16"/>
          <w:lang w:val="lt-LT" w:eastAsia="lt-LT"/>
        </w:rPr>
        <w:t>Aukštakalnio g. 7, Alytus</w:t>
      </w:r>
      <w:r w:rsidRPr="002462BE">
        <w:rPr>
          <w:rFonts w:ascii="Calibri Light" w:hAnsi="Calibri Light" w:cs="Calibri Light"/>
          <w:b/>
          <w:bCs/>
          <w:sz w:val="16"/>
          <w:szCs w:val="16"/>
          <w:lang w:val="lt-LT"/>
        </w:rPr>
        <w:t xml:space="preserve"> (</w:t>
      </w:r>
      <w:r w:rsidR="00322694" w:rsidRPr="002462BE">
        <w:rPr>
          <w:rFonts w:ascii="Calibri Light" w:hAnsi="Calibri Light" w:cs="Calibri Light"/>
          <w:b/>
          <w:bCs/>
          <w:sz w:val="16"/>
          <w:szCs w:val="16"/>
          <w:lang w:val="lt-LT"/>
        </w:rPr>
        <w:t>65</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CCE490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DCB4AF" w14:textId="77777777" w:rsidR="005758FB" w:rsidRPr="002462BE" w:rsidRDefault="005758FB"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50C6968" w14:textId="77777777" w:rsidR="005758FB" w:rsidRPr="002462BE" w:rsidRDefault="005758F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1834675E" w14:textId="77777777" w:rsidR="005758FB" w:rsidRPr="002462BE" w:rsidRDefault="005758F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D6E378C" w14:textId="77777777" w:rsidR="005758FB" w:rsidRPr="002462BE" w:rsidRDefault="005758F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855CAC0" w14:textId="77777777" w:rsidR="005758FB" w:rsidRPr="002462BE" w:rsidRDefault="005758F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E50203D" w14:textId="77777777" w:rsidR="005758FB" w:rsidRPr="002462BE" w:rsidRDefault="005758F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2F17AA2" w14:textId="77777777" w:rsidR="005758FB" w:rsidRPr="002462BE" w:rsidRDefault="005758F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4FA74B6" w14:textId="77777777" w:rsidR="005758FB" w:rsidRPr="002462BE" w:rsidRDefault="005758F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C5E7B" w14:textId="77777777" w:rsidR="005758FB" w:rsidRPr="002462BE" w:rsidRDefault="005758F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DA171F8" w14:textId="77777777" w:rsidR="005758FB" w:rsidRPr="002462BE" w:rsidRDefault="005758F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59E1666" w14:textId="77777777" w:rsidR="005758FB" w:rsidRPr="002462BE" w:rsidRDefault="005758FB"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57FE44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0D57D9F" w14:textId="77777777" w:rsidR="005758FB" w:rsidRPr="002462BE" w:rsidRDefault="005758F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94106F1" w14:textId="77777777" w:rsidR="005758FB" w:rsidRPr="002462BE" w:rsidRDefault="005758F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EB41EA6" w14:textId="77777777" w:rsidR="005758FB" w:rsidRPr="002462BE" w:rsidRDefault="005758F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F088AA4" w14:textId="77777777" w:rsidR="005758FB" w:rsidRPr="002462BE" w:rsidRDefault="005758F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BB823A" w14:textId="77777777" w:rsidR="005758FB" w:rsidRPr="002462BE" w:rsidRDefault="005758F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21A999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65A48" w14:textId="43603545" w:rsidR="005758FB" w:rsidRPr="002462BE" w:rsidRDefault="00322694"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65</w:t>
            </w:r>
            <w:r w:rsidR="005758FB"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FA23CBF" w14:textId="4FB90C7F" w:rsidR="005758FB" w:rsidRPr="002462BE" w:rsidRDefault="001334BD"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Aukštakalnio g. 7, Alytus</w:t>
            </w:r>
          </w:p>
        </w:tc>
        <w:tc>
          <w:tcPr>
            <w:tcW w:w="1135" w:type="pct"/>
            <w:tcBorders>
              <w:top w:val="single" w:sz="4" w:space="0" w:color="auto"/>
              <w:left w:val="nil"/>
              <w:bottom w:val="single" w:sz="4" w:space="0" w:color="auto"/>
              <w:right w:val="single" w:sz="4" w:space="0" w:color="auto"/>
            </w:tcBorders>
            <w:vAlign w:val="center"/>
          </w:tcPr>
          <w:p w14:paraId="2E0134E5" w14:textId="77777777" w:rsidR="005758FB" w:rsidRPr="002462BE" w:rsidRDefault="005758FB"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7F56EFEF" w14:textId="77777777" w:rsidR="005758FB" w:rsidRPr="002462BE" w:rsidRDefault="005758FB"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F8D40" w14:textId="77777777" w:rsidR="005758FB" w:rsidRPr="002462BE" w:rsidRDefault="005758FB"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06AF574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183A27B" w14:textId="77777777" w:rsidR="005758FB" w:rsidRPr="002462BE" w:rsidRDefault="005758FB"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D13FC" w14:textId="77777777" w:rsidR="005758FB" w:rsidRPr="002462BE" w:rsidRDefault="005758FB"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F49972" w14:textId="77777777" w:rsidR="005758FB" w:rsidRPr="002462BE" w:rsidRDefault="005758FB"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5758FB" w:rsidRPr="002462BE" w14:paraId="6B7CA95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FB4D0E2" w14:textId="77777777" w:rsidR="005758FB" w:rsidRPr="002462BE" w:rsidRDefault="005758FB"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E3283" w14:textId="77777777" w:rsidR="005758FB" w:rsidRPr="002462BE" w:rsidRDefault="005758FB"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49F35" w14:textId="77777777" w:rsidR="005758FB" w:rsidRPr="002462BE" w:rsidRDefault="005758FB"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87A5151" w14:textId="77777777" w:rsidR="005758FB" w:rsidRPr="002462BE" w:rsidRDefault="005758FB" w:rsidP="005758FB">
      <w:pPr>
        <w:pStyle w:val="Sraopastraipa"/>
        <w:spacing w:after="0" w:line="240" w:lineRule="auto"/>
        <w:rPr>
          <w:rFonts w:ascii="Calibri Light" w:hAnsi="Calibri Light" w:cs="Calibri Light"/>
          <w:b/>
          <w:sz w:val="16"/>
          <w:szCs w:val="16"/>
        </w:rPr>
      </w:pPr>
    </w:p>
    <w:p w14:paraId="778E6611" w14:textId="77777777" w:rsidR="005758FB" w:rsidRPr="002462BE" w:rsidRDefault="005758FB" w:rsidP="005758FB">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66F0689" w14:textId="77777777" w:rsidR="005758FB" w:rsidRPr="002462BE" w:rsidRDefault="005758FB" w:rsidP="005758FB">
      <w:pPr>
        <w:pStyle w:val="Sraopastraipa"/>
        <w:spacing w:after="0"/>
        <w:rPr>
          <w:rFonts w:ascii="Calibri Light" w:hAnsi="Calibri Light" w:cs="Calibri Light"/>
          <w:b/>
          <w:sz w:val="16"/>
          <w:szCs w:val="16"/>
        </w:rPr>
      </w:pPr>
    </w:p>
    <w:p w14:paraId="2CE64013" w14:textId="49930375" w:rsidR="00E33078" w:rsidRPr="002462BE" w:rsidRDefault="00E33078" w:rsidP="00E33078">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322694" w:rsidRPr="002462BE">
        <w:rPr>
          <w:rFonts w:ascii="Calibri Light" w:hAnsi="Calibri Light" w:cs="Calibri Light"/>
          <w:b/>
          <w:sz w:val="16"/>
          <w:szCs w:val="16"/>
          <w:lang w:val="lt-LT"/>
        </w:rPr>
        <w:t>66</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8E6DFF" w:rsidRPr="002462BE">
        <w:rPr>
          <w:rFonts w:ascii="Calibri Light" w:hAnsi="Calibri Light" w:cs="Calibri Light"/>
          <w:b/>
          <w:bCs/>
          <w:sz w:val="16"/>
          <w:szCs w:val="16"/>
          <w:lang w:val="lt-LT" w:eastAsia="lt-LT"/>
        </w:rPr>
        <w:t>Gardino g. 91, Druskininkai</w:t>
      </w:r>
      <w:r w:rsidR="008E6DFF"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w:t>
      </w:r>
      <w:r w:rsidR="00322694" w:rsidRPr="002462BE">
        <w:rPr>
          <w:rFonts w:ascii="Calibri Light" w:hAnsi="Calibri Light" w:cs="Calibri Light"/>
          <w:b/>
          <w:bCs/>
          <w:sz w:val="16"/>
          <w:szCs w:val="16"/>
          <w:lang w:val="lt-LT"/>
        </w:rPr>
        <w:t>66</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059ACE1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4D1C7" w14:textId="77777777" w:rsidR="00E33078" w:rsidRPr="002462BE" w:rsidRDefault="00E33078"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D606D99" w14:textId="77777777" w:rsidR="00E33078" w:rsidRPr="002462BE" w:rsidRDefault="00E3307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7596A2A" w14:textId="77777777" w:rsidR="00E33078" w:rsidRPr="002462BE" w:rsidRDefault="00E3307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C4A9017" w14:textId="77777777" w:rsidR="00E33078" w:rsidRPr="002462BE" w:rsidRDefault="00E3307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386C375" w14:textId="77777777" w:rsidR="00E33078" w:rsidRPr="002462BE" w:rsidRDefault="00E3307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4053824" w14:textId="77777777" w:rsidR="00E33078" w:rsidRPr="002462BE" w:rsidRDefault="00E3307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747B8B7" w14:textId="77777777" w:rsidR="00E33078" w:rsidRPr="002462BE" w:rsidRDefault="00E3307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585ECDD" w14:textId="77777777" w:rsidR="00E33078" w:rsidRPr="002462BE" w:rsidRDefault="00E3307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DCD6D1" w14:textId="77777777" w:rsidR="00E33078" w:rsidRPr="002462BE" w:rsidRDefault="00E3307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7C29E56A" w14:textId="77777777" w:rsidR="00E33078" w:rsidRPr="002462BE" w:rsidRDefault="00E3307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E531D60" w14:textId="77777777" w:rsidR="00E33078" w:rsidRPr="002462BE" w:rsidRDefault="00E3307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26225B5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EE1C0BF" w14:textId="77777777" w:rsidR="00E33078" w:rsidRPr="002462BE" w:rsidRDefault="00E3307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lastRenderedPageBreak/>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55AC182E" w14:textId="77777777" w:rsidR="00E33078" w:rsidRPr="002462BE" w:rsidRDefault="00E3307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462890C6" w14:textId="77777777" w:rsidR="00E33078" w:rsidRPr="002462BE" w:rsidRDefault="00E3307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1D46E3A2" w14:textId="77777777" w:rsidR="00E33078" w:rsidRPr="002462BE" w:rsidRDefault="00E3307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78050" w14:textId="77777777" w:rsidR="00E33078" w:rsidRPr="002462BE" w:rsidRDefault="00E3307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3947DE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1645F7" w14:textId="387FD54F" w:rsidR="00E33078" w:rsidRPr="002462BE" w:rsidRDefault="00E77AF4"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66</w:t>
            </w:r>
            <w:r w:rsidR="00E33078"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486BACB" w14:textId="5DE114CA" w:rsidR="00E33078" w:rsidRPr="002462BE" w:rsidRDefault="008E6DFF"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Gardino g. 91, Druskininkai</w:t>
            </w:r>
          </w:p>
        </w:tc>
        <w:tc>
          <w:tcPr>
            <w:tcW w:w="1135" w:type="pct"/>
            <w:tcBorders>
              <w:top w:val="single" w:sz="4" w:space="0" w:color="auto"/>
              <w:left w:val="nil"/>
              <w:bottom w:val="single" w:sz="4" w:space="0" w:color="auto"/>
              <w:right w:val="single" w:sz="4" w:space="0" w:color="auto"/>
            </w:tcBorders>
            <w:vAlign w:val="center"/>
          </w:tcPr>
          <w:p w14:paraId="1FB8E214" w14:textId="77777777" w:rsidR="00E33078" w:rsidRPr="002462BE" w:rsidRDefault="00E33078"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12C5D510" w14:textId="77777777" w:rsidR="00E33078" w:rsidRPr="002462BE" w:rsidRDefault="00E3307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B7857" w14:textId="77777777" w:rsidR="00E33078" w:rsidRPr="002462BE" w:rsidRDefault="00E33078"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C33B7F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2AF71D1" w14:textId="77777777" w:rsidR="00E33078" w:rsidRPr="002462BE" w:rsidRDefault="00E33078"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E49C6" w14:textId="77777777" w:rsidR="00E33078" w:rsidRPr="002462BE" w:rsidRDefault="00E33078"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10B84" w14:textId="77777777" w:rsidR="00E33078" w:rsidRPr="002462BE" w:rsidRDefault="00E33078"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E33078" w:rsidRPr="002462BE" w14:paraId="3330367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7249575" w14:textId="77777777" w:rsidR="00E33078" w:rsidRPr="002462BE" w:rsidRDefault="00E33078"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67B79" w14:textId="77777777" w:rsidR="00E33078" w:rsidRPr="002462BE" w:rsidRDefault="00E33078"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BC637" w14:textId="77777777" w:rsidR="00E33078" w:rsidRPr="002462BE" w:rsidRDefault="00E33078"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5BA5A707" w14:textId="77777777" w:rsidR="00E33078" w:rsidRPr="002462BE" w:rsidRDefault="00E33078" w:rsidP="00E33078">
      <w:pPr>
        <w:pStyle w:val="Sraopastraipa"/>
        <w:spacing w:after="0" w:line="240" w:lineRule="auto"/>
        <w:rPr>
          <w:rFonts w:ascii="Calibri Light" w:hAnsi="Calibri Light" w:cs="Calibri Light"/>
          <w:b/>
          <w:sz w:val="16"/>
          <w:szCs w:val="16"/>
        </w:rPr>
      </w:pPr>
    </w:p>
    <w:p w14:paraId="7D059BCB" w14:textId="77777777" w:rsidR="00E33078" w:rsidRPr="002462BE" w:rsidRDefault="00E33078" w:rsidP="00E33078">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B36BC4C" w14:textId="77777777" w:rsidR="00E33078" w:rsidRPr="002462BE" w:rsidRDefault="00E33078" w:rsidP="00E33078">
      <w:pPr>
        <w:pStyle w:val="Sraopastraipa"/>
        <w:spacing w:after="0"/>
        <w:rPr>
          <w:rFonts w:ascii="Calibri Light" w:hAnsi="Calibri Light" w:cs="Calibri Light"/>
          <w:b/>
          <w:sz w:val="16"/>
          <w:szCs w:val="16"/>
        </w:rPr>
      </w:pPr>
    </w:p>
    <w:p w14:paraId="1D217140" w14:textId="37AE92CF" w:rsidR="008503EC" w:rsidRPr="002462BE" w:rsidRDefault="008503EC" w:rsidP="008503EC">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E77AF4" w:rsidRPr="002462BE">
        <w:rPr>
          <w:rFonts w:ascii="Calibri Light" w:hAnsi="Calibri Light" w:cs="Calibri Light"/>
          <w:b/>
          <w:sz w:val="16"/>
          <w:szCs w:val="16"/>
          <w:lang w:val="lt-LT"/>
        </w:rPr>
        <w:t>67</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6A19DC" w:rsidRPr="002462BE">
        <w:rPr>
          <w:rFonts w:ascii="Calibri Light" w:hAnsi="Calibri Light" w:cs="Calibri Light"/>
          <w:sz w:val="20"/>
          <w:szCs w:val="20"/>
          <w:lang w:val="lt-LT" w:eastAsia="lt-LT"/>
        </w:rPr>
        <w:t>Smalninkų k., Kalvarijų sen.</w:t>
      </w:r>
      <w:r w:rsidR="006A19DC"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w:t>
      </w:r>
      <w:r w:rsidR="00E77AF4" w:rsidRPr="002462BE">
        <w:rPr>
          <w:rFonts w:ascii="Calibri Light" w:hAnsi="Calibri Light" w:cs="Calibri Light"/>
          <w:b/>
          <w:bCs/>
          <w:sz w:val="16"/>
          <w:szCs w:val="16"/>
          <w:lang w:val="lt-LT"/>
        </w:rPr>
        <w:t>67</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2DBD502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0255A1" w14:textId="77777777" w:rsidR="008503EC" w:rsidRPr="002462BE" w:rsidRDefault="008503EC"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F9BCFDE" w14:textId="77777777" w:rsidR="008503EC" w:rsidRPr="002462BE" w:rsidRDefault="008503E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7822AFA" w14:textId="77777777" w:rsidR="008503EC" w:rsidRPr="002462BE" w:rsidRDefault="008503E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7B77C8F" w14:textId="77777777" w:rsidR="008503EC" w:rsidRPr="002462BE" w:rsidRDefault="008503E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5323537" w14:textId="77777777" w:rsidR="008503EC" w:rsidRPr="002462BE" w:rsidRDefault="008503E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223072D2" w14:textId="77777777" w:rsidR="008503EC" w:rsidRPr="002462BE" w:rsidRDefault="008503E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7B1B53C" w14:textId="77777777" w:rsidR="008503EC" w:rsidRPr="002462BE" w:rsidRDefault="008503E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37829B8F" w14:textId="77777777" w:rsidR="008503EC" w:rsidRPr="002462BE" w:rsidRDefault="008503E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9691D8" w14:textId="77777777" w:rsidR="008503EC" w:rsidRPr="002462BE" w:rsidRDefault="008503E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365DD97" w14:textId="77777777" w:rsidR="008503EC" w:rsidRPr="002462BE" w:rsidRDefault="008503E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5F2C6B1" w14:textId="77777777" w:rsidR="008503EC" w:rsidRPr="002462BE" w:rsidRDefault="008503E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6B12DE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2B92942" w14:textId="77777777" w:rsidR="008503EC" w:rsidRPr="002462BE" w:rsidRDefault="008503E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2470A630" w14:textId="77777777" w:rsidR="008503EC" w:rsidRPr="002462BE" w:rsidRDefault="008503E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10A457C8" w14:textId="77777777" w:rsidR="008503EC" w:rsidRPr="002462BE" w:rsidRDefault="008503E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BC84D0E" w14:textId="77777777" w:rsidR="008503EC" w:rsidRPr="002462BE" w:rsidRDefault="008503E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40CACF" w14:textId="77777777" w:rsidR="008503EC" w:rsidRPr="002462BE" w:rsidRDefault="008503E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0811AD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3BEF48" w14:textId="1173484F" w:rsidR="008503EC" w:rsidRPr="002462BE" w:rsidRDefault="00E77AF4"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67</w:t>
            </w:r>
            <w:r w:rsidR="008503EC"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457859C" w14:textId="31B94B7A" w:rsidR="008503EC" w:rsidRPr="002462BE" w:rsidRDefault="006A19DC"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Smalninkų k., Kalvarijų sen.</w:t>
            </w:r>
          </w:p>
        </w:tc>
        <w:tc>
          <w:tcPr>
            <w:tcW w:w="1135" w:type="pct"/>
            <w:tcBorders>
              <w:top w:val="single" w:sz="4" w:space="0" w:color="auto"/>
              <w:left w:val="nil"/>
              <w:bottom w:val="single" w:sz="4" w:space="0" w:color="auto"/>
              <w:right w:val="single" w:sz="4" w:space="0" w:color="auto"/>
            </w:tcBorders>
            <w:vAlign w:val="center"/>
          </w:tcPr>
          <w:p w14:paraId="2CAD6D17" w14:textId="77777777" w:rsidR="008503EC" w:rsidRPr="002462BE" w:rsidRDefault="008503EC"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143EE6C5" w14:textId="77777777" w:rsidR="008503EC" w:rsidRPr="002462BE" w:rsidRDefault="008503E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7DE1F" w14:textId="77777777" w:rsidR="008503EC" w:rsidRPr="002462BE" w:rsidRDefault="008503E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3DDCD7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3EF59D5" w14:textId="77777777" w:rsidR="008503EC" w:rsidRPr="002462BE" w:rsidRDefault="008503EC"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63544" w14:textId="77777777" w:rsidR="008503EC" w:rsidRPr="002462BE" w:rsidRDefault="008503EC"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465954" w14:textId="77777777" w:rsidR="008503EC" w:rsidRPr="002462BE" w:rsidRDefault="008503EC"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8503EC" w:rsidRPr="002462BE" w14:paraId="6F84E6D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F1F77C4" w14:textId="77777777" w:rsidR="008503EC" w:rsidRPr="002462BE" w:rsidRDefault="008503EC"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25C83" w14:textId="77777777" w:rsidR="008503EC" w:rsidRPr="002462BE" w:rsidRDefault="008503EC"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40447" w14:textId="77777777" w:rsidR="008503EC" w:rsidRPr="002462BE" w:rsidRDefault="008503E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5898B825" w14:textId="77777777" w:rsidR="008503EC" w:rsidRPr="002462BE" w:rsidRDefault="008503EC" w:rsidP="008503EC">
      <w:pPr>
        <w:pStyle w:val="Sraopastraipa"/>
        <w:spacing w:after="0" w:line="240" w:lineRule="auto"/>
        <w:rPr>
          <w:rFonts w:ascii="Calibri Light" w:hAnsi="Calibri Light" w:cs="Calibri Light"/>
          <w:b/>
          <w:sz w:val="16"/>
          <w:szCs w:val="16"/>
        </w:rPr>
      </w:pPr>
    </w:p>
    <w:p w14:paraId="75DD4EF6" w14:textId="77777777" w:rsidR="008503EC" w:rsidRPr="002462BE" w:rsidRDefault="008503EC" w:rsidP="008503EC">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62B264F" w14:textId="77777777" w:rsidR="008503EC" w:rsidRPr="002462BE" w:rsidRDefault="008503EC" w:rsidP="008503EC">
      <w:pPr>
        <w:pStyle w:val="Sraopastraipa"/>
        <w:spacing w:after="0"/>
        <w:rPr>
          <w:rFonts w:ascii="Calibri Light" w:hAnsi="Calibri Light" w:cs="Calibri Light"/>
          <w:b/>
          <w:sz w:val="16"/>
          <w:szCs w:val="16"/>
        </w:rPr>
      </w:pPr>
    </w:p>
    <w:p w14:paraId="2AB12F03" w14:textId="76887990" w:rsidR="00C36B73" w:rsidRPr="002462BE" w:rsidRDefault="00C36B73" w:rsidP="00C36B73">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F31F22" w:rsidRPr="002462BE">
        <w:rPr>
          <w:rFonts w:ascii="Calibri Light" w:hAnsi="Calibri Light" w:cs="Calibri Light"/>
          <w:b/>
          <w:sz w:val="16"/>
          <w:szCs w:val="16"/>
          <w:lang w:val="lt-LT"/>
        </w:rPr>
        <w:t>68</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8B2AC6" w:rsidRPr="002462BE">
        <w:rPr>
          <w:rFonts w:ascii="Calibri Light" w:hAnsi="Calibri Light" w:cs="Calibri Light"/>
          <w:b/>
          <w:bCs/>
          <w:sz w:val="16"/>
          <w:szCs w:val="16"/>
          <w:lang w:val="lt-LT" w:eastAsia="lt-LT"/>
        </w:rPr>
        <w:t>Marių g. 7, Mariampolė</w:t>
      </w:r>
      <w:r w:rsidRPr="002462BE">
        <w:rPr>
          <w:rFonts w:ascii="Calibri Light" w:hAnsi="Calibri Light" w:cs="Calibri Light"/>
          <w:b/>
          <w:bCs/>
          <w:sz w:val="16"/>
          <w:szCs w:val="16"/>
          <w:lang w:val="lt-LT"/>
        </w:rPr>
        <w:t xml:space="preserve"> (</w:t>
      </w:r>
      <w:r w:rsidR="00F31F22" w:rsidRPr="002462BE">
        <w:rPr>
          <w:rFonts w:ascii="Calibri Light" w:hAnsi="Calibri Light" w:cs="Calibri Light"/>
          <w:b/>
          <w:bCs/>
          <w:sz w:val="16"/>
          <w:szCs w:val="16"/>
          <w:lang w:val="lt-LT"/>
        </w:rPr>
        <w:t>68</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6D350AB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6560D3" w14:textId="77777777" w:rsidR="00C36B73" w:rsidRPr="002462BE" w:rsidRDefault="00C36B73"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E407D95" w14:textId="77777777" w:rsidR="00C36B73" w:rsidRPr="002462BE" w:rsidRDefault="00C36B7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1B1E8B6E" w14:textId="77777777" w:rsidR="00C36B73" w:rsidRPr="002462BE" w:rsidRDefault="00C36B7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DD7CDAE" w14:textId="77777777" w:rsidR="00C36B73" w:rsidRPr="002462BE" w:rsidRDefault="00C36B7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AFA7A6E" w14:textId="77777777" w:rsidR="00C36B73" w:rsidRPr="002462BE" w:rsidRDefault="00C36B7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637AF4B" w14:textId="77777777" w:rsidR="00C36B73" w:rsidRPr="002462BE" w:rsidRDefault="00C36B7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14CA837" w14:textId="77777777" w:rsidR="00C36B73" w:rsidRPr="002462BE" w:rsidRDefault="00C36B7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4DE02E5" w14:textId="77777777" w:rsidR="00C36B73" w:rsidRPr="002462BE" w:rsidRDefault="00C36B7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1FEE2" w14:textId="77777777" w:rsidR="00C36B73" w:rsidRPr="002462BE" w:rsidRDefault="00C36B7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73BE8F7" w14:textId="77777777" w:rsidR="00C36B73" w:rsidRPr="002462BE" w:rsidRDefault="00C36B7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064FC6E" w14:textId="77777777" w:rsidR="00C36B73" w:rsidRPr="002462BE" w:rsidRDefault="00C36B7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4A4073D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6E8C09C" w14:textId="77777777" w:rsidR="00C36B73" w:rsidRPr="002462BE" w:rsidRDefault="00C36B7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A31E814" w14:textId="77777777" w:rsidR="00C36B73" w:rsidRPr="002462BE" w:rsidRDefault="00C36B7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7A12513" w14:textId="77777777" w:rsidR="00C36B73" w:rsidRPr="002462BE" w:rsidRDefault="00C36B7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C18339F" w14:textId="77777777" w:rsidR="00C36B73" w:rsidRPr="002462BE" w:rsidRDefault="00C36B7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81665A" w14:textId="77777777" w:rsidR="00C36B73" w:rsidRPr="002462BE" w:rsidRDefault="00C36B7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982602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81310" w14:textId="1B7B5ED2" w:rsidR="00C36B73" w:rsidRPr="002462BE" w:rsidRDefault="00F31F22"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68</w:t>
            </w:r>
            <w:r w:rsidR="00C36B73"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BF00323" w14:textId="4AC8AF9A" w:rsidR="00C36B73" w:rsidRPr="002462BE" w:rsidRDefault="008B2AC6"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Marių g. 7, Mariampolė</w:t>
            </w:r>
          </w:p>
        </w:tc>
        <w:tc>
          <w:tcPr>
            <w:tcW w:w="1135" w:type="pct"/>
            <w:tcBorders>
              <w:top w:val="single" w:sz="4" w:space="0" w:color="auto"/>
              <w:left w:val="nil"/>
              <w:bottom w:val="single" w:sz="4" w:space="0" w:color="auto"/>
              <w:right w:val="single" w:sz="4" w:space="0" w:color="auto"/>
            </w:tcBorders>
            <w:vAlign w:val="center"/>
          </w:tcPr>
          <w:p w14:paraId="01B523A5" w14:textId="77777777" w:rsidR="00C36B73" w:rsidRPr="002462BE" w:rsidRDefault="00C36B73"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1D2520D3" w14:textId="77777777" w:rsidR="00C36B73" w:rsidRPr="002462BE" w:rsidRDefault="00C36B7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8F4C1" w14:textId="77777777" w:rsidR="00C36B73" w:rsidRPr="002462BE" w:rsidRDefault="00C36B7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09FC59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9AEF841" w14:textId="77777777" w:rsidR="00C36B73" w:rsidRPr="002462BE" w:rsidRDefault="00C36B73"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6B1C7" w14:textId="77777777" w:rsidR="00C36B73" w:rsidRPr="002462BE" w:rsidRDefault="00C36B73"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8EE2CD" w14:textId="77777777" w:rsidR="00C36B73" w:rsidRPr="002462BE" w:rsidRDefault="00C36B73"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C36B73" w:rsidRPr="002462BE" w14:paraId="0CBFAF5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C6AFF27" w14:textId="77777777" w:rsidR="00C36B73" w:rsidRPr="002462BE" w:rsidRDefault="00C36B73"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B4CD7" w14:textId="77777777" w:rsidR="00C36B73" w:rsidRPr="002462BE" w:rsidRDefault="00C36B73"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FAD7E" w14:textId="77777777" w:rsidR="00C36B73" w:rsidRPr="002462BE" w:rsidRDefault="00C36B7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30B74E8A" w14:textId="77777777" w:rsidR="00C36B73" w:rsidRPr="002462BE" w:rsidRDefault="00C36B73" w:rsidP="00C36B73">
      <w:pPr>
        <w:pStyle w:val="Sraopastraipa"/>
        <w:spacing w:after="0" w:line="240" w:lineRule="auto"/>
        <w:rPr>
          <w:rFonts w:ascii="Calibri Light" w:hAnsi="Calibri Light" w:cs="Calibri Light"/>
          <w:b/>
          <w:sz w:val="16"/>
          <w:szCs w:val="16"/>
        </w:rPr>
      </w:pPr>
    </w:p>
    <w:p w14:paraId="034CD01D" w14:textId="77777777" w:rsidR="00C36B73" w:rsidRPr="002462BE" w:rsidRDefault="00C36B73" w:rsidP="00C36B73">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34D8A30E" w14:textId="77777777" w:rsidR="00C36B73" w:rsidRPr="002462BE" w:rsidRDefault="00C36B73" w:rsidP="00C36B73">
      <w:pPr>
        <w:pStyle w:val="Sraopastraipa"/>
        <w:spacing w:after="0"/>
        <w:rPr>
          <w:rFonts w:ascii="Calibri Light" w:hAnsi="Calibri Light" w:cs="Calibri Light"/>
          <w:b/>
          <w:sz w:val="16"/>
          <w:szCs w:val="16"/>
        </w:rPr>
      </w:pPr>
    </w:p>
    <w:p w14:paraId="3603B20F" w14:textId="1F1ACAEB" w:rsidR="00443F45" w:rsidRPr="002462BE" w:rsidRDefault="00443F45" w:rsidP="00443F45">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F31F22" w:rsidRPr="002462BE">
        <w:rPr>
          <w:rFonts w:ascii="Calibri Light" w:hAnsi="Calibri Light" w:cs="Calibri Light"/>
          <w:b/>
          <w:sz w:val="16"/>
          <w:szCs w:val="16"/>
          <w:lang w:val="lt-LT"/>
        </w:rPr>
        <w:t>69</w:t>
      </w:r>
      <w:r w:rsidRPr="002462BE">
        <w:rPr>
          <w:rFonts w:ascii="Calibri Light" w:hAnsi="Calibri Light" w:cs="Calibri Light"/>
          <w:b/>
          <w:sz w:val="16"/>
          <w:szCs w:val="16"/>
          <w:lang w:val="lt-LT"/>
        </w:rPr>
        <w:t>. lentelė.</w:t>
      </w:r>
      <w:r w:rsidR="00007535" w:rsidRPr="002462BE">
        <w:rPr>
          <w:rFonts w:ascii="Calibri Light" w:hAnsi="Calibri Light" w:cs="Calibri Light"/>
          <w:sz w:val="20"/>
          <w:szCs w:val="20"/>
          <w:lang w:eastAsia="lt-LT"/>
        </w:rPr>
        <w:t xml:space="preserve"> </w:t>
      </w:r>
      <w:r w:rsidR="00007535" w:rsidRPr="002462BE">
        <w:rPr>
          <w:rFonts w:ascii="Calibri Light" w:hAnsi="Calibri Light" w:cs="Calibri Light"/>
          <w:b/>
          <w:bCs/>
          <w:sz w:val="16"/>
          <w:szCs w:val="16"/>
          <w:lang w:eastAsia="lt-LT"/>
        </w:rPr>
        <w:t>Vilniaus g. 1, Raseiniai</w:t>
      </w:r>
      <w:r w:rsidRPr="002462BE">
        <w:rPr>
          <w:rFonts w:ascii="Calibri Light" w:hAnsi="Calibri Light" w:cs="Calibri Light"/>
          <w:b/>
          <w:bCs/>
          <w:sz w:val="16"/>
          <w:szCs w:val="16"/>
          <w:lang w:val="lt-LT"/>
        </w:rPr>
        <w:t xml:space="preserve"> (</w:t>
      </w:r>
      <w:r w:rsidR="00F31F22" w:rsidRPr="002462BE">
        <w:rPr>
          <w:rFonts w:ascii="Calibri Light" w:hAnsi="Calibri Light" w:cs="Calibri Light"/>
          <w:b/>
          <w:bCs/>
          <w:sz w:val="16"/>
          <w:szCs w:val="16"/>
          <w:lang w:val="lt-LT"/>
        </w:rPr>
        <w:t>69</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6FFA1B0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D2AF5B" w14:textId="77777777" w:rsidR="00443F45" w:rsidRPr="002462BE" w:rsidRDefault="00443F45"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B9E21F5" w14:textId="77777777" w:rsidR="00443F45" w:rsidRPr="002462BE" w:rsidRDefault="00443F4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1C897D10" w14:textId="77777777" w:rsidR="00443F45" w:rsidRPr="002462BE" w:rsidRDefault="00443F4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618F861C" w14:textId="77777777" w:rsidR="00443F45" w:rsidRPr="002462BE" w:rsidRDefault="00443F4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A18BBF5" w14:textId="77777777" w:rsidR="00443F45" w:rsidRPr="002462BE" w:rsidRDefault="00443F4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1EF9367" w14:textId="77777777" w:rsidR="00443F45" w:rsidRPr="002462BE" w:rsidRDefault="00443F4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5EF69163" w14:textId="77777777" w:rsidR="00443F45" w:rsidRPr="002462BE" w:rsidRDefault="00443F4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34345AEF" w14:textId="77777777" w:rsidR="00443F45" w:rsidRPr="002462BE" w:rsidRDefault="00443F4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156BE" w14:textId="77777777" w:rsidR="00443F45" w:rsidRPr="002462BE" w:rsidRDefault="00443F4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7DB9A1A5" w14:textId="77777777" w:rsidR="00443F45" w:rsidRPr="002462BE" w:rsidRDefault="00443F4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57B22FD" w14:textId="77777777" w:rsidR="00443F45" w:rsidRPr="002462BE" w:rsidRDefault="00443F4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685790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8ECA513" w14:textId="77777777" w:rsidR="00443F45" w:rsidRPr="002462BE" w:rsidRDefault="00443F4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5985C4B5" w14:textId="77777777" w:rsidR="00443F45" w:rsidRPr="002462BE" w:rsidRDefault="00443F4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BD848CA" w14:textId="77777777" w:rsidR="00443F45" w:rsidRPr="002462BE" w:rsidRDefault="00443F4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336D62F2" w14:textId="77777777" w:rsidR="00443F45" w:rsidRPr="002462BE" w:rsidRDefault="00443F4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79B79B" w14:textId="77777777" w:rsidR="00443F45" w:rsidRPr="002462BE" w:rsidRDefault="00443F4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2501756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17CA1" w14:textId="207B5963" w:rsidR="00443F45" w:rsidRPr="002462BE" w:rsidRDefault="00F31F22"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69</w:t>
            </w:r>
            <w:r w:rsidR="00443F45"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796F9F8" w14:textId="2481EE48" w:rsidR="00443F45" w:rsidRPr="002462BE" w:rsidRDefault="00007535"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eastAsia="lt-LT"/>
              </w:rPr>
              <w:t>Vilniaus g. 1, Raseiniai</w:t>
            </w:r>
          </w:p>
        </w:tc>
        <w:tc>
          <w:tcPr>
            <w:tcW w:w="1135" w:type="pct"/>
            <w:tcBorders>
              <w:top w:val="single" w:sz="4" w:space="0" w:color="auto"/>
              <w:left w:val="nil"/>
              <w:bottom w:val="single" w:sz="4" w:space="0" w:color="auto"/>
              <w:right w:val="single" w:sz="4" w:space="0" w:color="auto"/>
            </w:tcBorders>
            <w:vAlign w:val="center"/>
          </w:tcPr>
          <w:p w14:paraId="46004B87" w14:textId="77777777" w:rsidR="00443F45" w:rsidRPr="002462BE" w:rsidRDefault="00443F45"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145E48DF" w14:textId="77777777" w:rsidR="00443F45" w:rsidRPr="002462BE" w:rsidRDefault="00443F4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E49CA" w14:textId="77777777" w:rsidR="00443F45" w:rsidRPr="002462BE" w:rsidRDefault="00443F45"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017FED9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4016136" w14:textId="77777777" w:rsidR="00443F45" w:rsidRPr="002462BE" w:rsidRDefault="00443F45"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FB1B5A" w14:textId="77777777" w:rsidR="00443F45" w:rsidRPr="002462BE" w:rsidRDefault="00443F45"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551127" w14:textId="77777777" w:rsidR="00443F45" w:rsidRPr="002462BE" w:rsidRDefault="00443F45"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443F45" w:rsidRPr="002462BE" w14:paraId="6BF0767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3CBA82F" w14:textId="77777777" w:rsidR="00443F45" w:rsidRPr="002462BE" w:rsidRDefault="00443F45"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FC820" w14:textId="77777777" w:rsidR="00443F45" w:rsidRPr="002462BE" w:rsidRDefault="00443F45"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D49AE" w14:textId="77777777" w:rsidR="00443F45" w:rsidRPr="002462BE" w:rsidRDefault="00443F45"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2FDC6C5" w14:textId="77777777" w:rsidR="00443F45" w:rsidRPr="002462BE" w:rsidRDefault="00443F45" w:rsidP="00443F45">
      <w:pPr>
        <w:pStyle w:val="Sraopastraipa"/>
        <w:spacing w:after="0" w:line="240" w:lineRule="auto"/>
        <w:rPr>
          <w:rFonts w:ascii="Calibri Light" w:hAnsi="Calibri Light" w:cs="Calibri Light"/>
          <w:b/>
          <w:sz w:val="16"/>
          <w:szCs w:val="16"/>
        </w:rPr>
      </w:pPr>
    </w:p>
    <w:p w14:paraId="5CBF19B4" w14:textId="77777777" w:rsidR="00443F45" w:rsidRPr="002462BE" w:rsidRDefault="00443F45" w:rsidP="00443F45">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A49F9B1" w14:textId="77777777" w:rsidR="00443F45" w:rsidRPr="002462BE" w:rsidRDefault="00443F45" w:rsidP="00443F45">
      <w:pPr>
        <w:pStyle w:val="Sraopastraipa"/>
        <w:spacing w:after="0"/>
        <w:rPr>
          <w:rFonts w:ascii="Calibri Light" w:hAnsi="Calibri Light" w:cs="Calibri Light"/>
          <w:b/>
          <w:sz w:val="16"/>
          <w:szCs w:val="16"/>
          <w:lang w:val="lt-LT"/>
        </w:rPr>
      </w:pPr>
    </w:p>
    <w:p w14:paraId="309A8C00" w14:textId="77777777" w:rsidR="000D44F8" w:rsidRPr="002462BE" w:rsidRDefault="000D44F8" w:rsidP="00007535">
      <w:pPr>
        <w:pStyle w:val="Sraopastraipa"/>
        <w:tabs>
          <w:tab w:val="left" w:pos="0"/>
        </w:tabs>
        <w:spacing w:after="0" w:line="240" w:lineRule="auto"/>
        <w:ind w:left="0"/>
        <w:rPr>
          <w:rFonts w:ascii="Calibri Light" w:hAnsi="Calibri Light" w:cs="Calibri Light"/>
          <w:b/>
          <w:sz w:val="16"/>
          <w:szCs w:val="16"/>
          <w:lang w:val="lt-LT"/>
        </w:rPr>
      </w:pPr>
    </w:p>
    <w:p w14:paraId="0D15528A" w14:textId="77777777" w:rsidR="000D44F8" w:rsidRPr="002462BE" w:rsidRDefault="000D44F8" w:rsidP="00007535">
      <w:pPr>
        <w:pStyle w:val="Sraopastraipa"/>
        <w:tabs>
          <w:tab w:val="left" w:pos="0"/>
        </w:tabs>
        <w:spacing w:after="0" w:line="240" w:lineRule="auto"/>
        <w:ind w:left="0"/>
        <w:rPr>
          <w:rFonts w:ascii="Calibri Light" w:hAnsi="Calibri Light" w:cs="Calibri Light"/>
          <w:b/>
          <w:sz w:val="16"/>
          <w:szCs w:val="16"/>
          <w:lang w:val="lt-LT"/>
        </w:rPr>
      </w:pPr>
    </w:p>
    <w:p w14:paraId="1E6FF4A3" w14:textId="77777777" w:rsidR="000D44F8" w:rsidRPr="002462BE" w:rsidRDefault="000D44F8" w:rsidP="00007535">
      <w:pPr>
        <w:pStyle w:val="Sraopastraipa"/>
        <w:tabs>
          <w:tab w:val="left" w:pos="0"/>
        </w:tabs>
        <w:spacing w:after="0" w:line="240" w:lineRule="auto"/>
        <w:ind w:left="0"/>
        <w:rPr>
          <w:rFonts w:ascii="Calibri Light" w:hAnsi="Calibri Light" w:cs="Calibri Light"/>
          <w:b/>
          <w:sz w:val="16"/>
          <w:szCs w:val="16"/>
          <w:lang w:val="lt-LT"/>
        </w:rPr>
      </w:pPr>
    </w:p>
    <w:p w14:paraId="143D82AA" w14:textId="77777777" w:rsidR="000D44F8" w:rsidRPr="002462BE" w:rsidRDefault="000D44F8" w:rsidP="00007535">
      <w:pPr>
        <w:pStyle w:val="Sraopastraipa"/>
        <w:tabs>
          <w:tab w:val="left" w:pos="0"/>
        </w:tabs>
        <w:spacing w:after="0" w:line="240" w:lineRule="auto"/>
        <w:ind w:left="0"/>
        <w:rPr>
          <w:rFonts w:ascii="Calibri Light" w:hAnsi="Calibri Light" w:cs="Calibri Light"/>
          <w:b/>
          <w:sz w:val="16"/>
          <w:szCs w:val="16"/>
          <w:lang w:val="lt-LT"/>
        </w:rPr>
      </w:pPr>
    </w:p>
    <w:p w14:paraId="5BB47A2D" w14:textId="7BFCDA34" w:rsidR="00007535" w:rsidRPr="002462BE" w:rsidRDefault="00007535" w:rsidP="00007535">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lastRenderedPageBreak/>
        <w:t>6.7</w:t>
      </w:r>
      <w:r w:rsidR="000D44F8" w:rsidRPr="002462BE">
        <w:rPr>
          <w:rFonts w:ascii="Calibri Light" w:hAnsi="Calibri Light" w:cs="Calibri Light"/>
          <w:b/>
          <w:sz w:val="16"/>
          <w:szCs w:val="16"/>
          <w:lang w:val="lt-LT"/>
        </w:rPr>
        <w:t>0</w:t>
      </w:r>
      <w:r w:rsidRPr="002462BE">
        <w:rPr>
          <w:rFonts w:ascii="Calibri Light" w:hAnsi="Calibri Light" w:cs="Calibri Light"/>
          <w:b/>
          <w:sz w:val="16"/>
          <w:szCs w:val="16"/>
          <w:lang w:val="lt-LT"/>
        </w:rPr>
        <w:t>. lentelė.</w:t>
      </w:r>
      <w:r w:rsidRPr="002462BE">
        <w:rPr>
          <w:rFonts w:ascii="Calibri Light" w:hAnsi="Calibri Light" w:cs="Calibri Light"/>
          <w:sz w:val="20"/>
          <w:szCs w:val="20"/>
          <w:lang w:val="lt-LT" w:eastAsia="lt-LT"/>
        </w:rPr>
        <w:t xml:space="preserve"> </w:t>
      </w:r>
      <w:r w:rsidR="00815E23" w:rsidRPr="002462BE">
        <w:rPr>
          <w:rFonts w:ascii="Calibri Light" w:hAnsi="Calibri Light" w:cs="Calibri Light"/>
          <w:b/>
          <w:bCs/>
          <w:sz w:val="16"/>
          <w:szCs w:val="16"/>
          <w:lang w:val="lt-LT" w:eastAsia="lt-LT"/>
        </w:rPr>
        <w:t>Pramonės g. 7D, Varėna</w:t>
      </w:r>
      <w:r w:rsidRPr="002462BE">
        <w:rPr>
          <w:rFonts w:ascii="Calibri Light" w:hAnsi="Calibri Light" w:cs="Calibri Light"/>
          <w:b/>
          <w:bCs/>
          <w:sz w:val="16"/>
          <w:szCs w:val="16"/>
          <w:lang w:val="lt-LT"/>
        </w:rPr>
        <w:t xml:space="preserve"> (7</w:t>
      </w:r>
      <w:r w:rsidR="000D44F8" w:rsidRPr="002462BE">
        <w:rPr>
          <w:rFonts w:ascii="Calibri Light" w:hAnsi="Calibri Light" w:cs="Calibri Light"/>
          <w:b/>
          <w:bCs/>
          <w:sz w:val="16"/>
          <w:szCs w:val="16"/>
          <w:lang w:val="lt-LT"/>
        </w:rPr>
        <w:t>0</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A09FC3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BFFD4B" w14:textId="77777777" w:rsidR="00007535" w:rsidRPr="002462BE" w:rsidRDefault="00007535"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1650422" w14:textId="77777777" w:rsidR="00007535" w:rsidRPr="002462BE" w:rsidRDefault="000075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B5C56AE" w14:textId="77777777" w:rsidR="00007535" w:rsidRPr="002462BE" w:rsidRDefault="000075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6076323E" w14:textId="77777777" w:rsidR="00007535" w:rsidRPr="002462BE" w:rsidRDefault="000075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317256FB" w14:textId="77777777" w:rsidR="00007535" w:rsidRPr="002462BE" w:rsidRDefault="000075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A7FA897" w14:textId="77777777" w:rsidR="00007535" w:rsidRPr="002462BE" w:rsidRDefault="000075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5E734E51" w14:textId="77777777" w:rsidR="00007535" w:rsidRPr="002462BE" w:rsidRDefault="000075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089072BD" w14:textId="77777777" w:rsidR="00007535" w:rsidRPr="002462BE" w:rsidRDefault="000075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8E730F" w14:textId="77777777" w:rsidR="00007535" w:rsidRPr="002462BE" w:rsidRDefault="000075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7BE0DB57" w14:textId="77777777" w:rsidR="00007535" w:rsidRPr="002462BE" w:rsidRDefault="000075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C4B9116" w14:textId="77777777" w:rsidR="00007535" w:rsidRPr="002462BE" w:rsidRDefault="00007535"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DD06EC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C1CBFBC" w14:textId="77777777" w:rsidR="00007535" w:rsidRPr="002462BE" w:rsidRDefault="0000753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25F48AB5" w14:textId="77777777" w:rsidR="00007535" w:rsidRPr="002462BE" w:rsidRDefault="0000753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3179FB86" w14:textId="77777777" w:rsidR="00007535" w:rsidRPr="002462BE" w:rsidRDefault="0000753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FB31F3E" w14:textId="77777777" w:rsidR="00007535" w:rsidRPr="002462BE" w:rsidRDefault="0000753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26605" w14:textId="77777777" w:rsidR="00007535" w:rsidRPr="002462BE" w:rsidRDefault="0000753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D2E326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36EBDD" w14:textId="3389FB6E" w:rsidR="00007535" w:rsidRPr="002462BE" w:rsidRDefault="00007535"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7</w:t>
            </w:r>
            <w:r w:rsidR="000D44F8" w:rsidRPr="002462BE">
              <w:rPr>
                <w:rFonts w:ascii="Calibri Light" w:eastAsia="Times New Roman" w:hAnsi="Calibri Light" w:cs="Calibri Light"/>
                <w:sz w:val="24"/>
                <w:szCs w:val="24"/>
                <w:lang w:val="lt-LT" w:eastAsia="lt-LT"/>
              </w:rPr>
              <w:t>0</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60344C5" w14:textId="41B301FC" w:rsidR="00007535" w:rsidRPr="002462BE" w:rsidRDefault="00815E23"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Pramonės g. 7D, Varėna</w:t>
            </w:r>
          </w:p>
        </w:tc>
        <w:tc>
          <w:tcPr>
            <w:tcW w:w="1135" w:type="pct"/>
            <w:tcBorders>
              <w:top w:val="single" w:sz="4" w:space="0" w:color="auto"/>
              <w:left w:val="nil"/>
              <w:bottom w:val="single" w:sz="4" w:space="0" w:color="auto"/>
              <w:right w:val="single" w:sz="4" w:space="0" w:color="auto"/>
            </w:tcBorders>
            <w:vAlign w:val="center"/>
          </w:tcPr>
          <w:p w14:paraId="6671F7FB" w14:textId="77777777" w:rsidR="00007535" w:rsidRPr="002462BE" w:rsidRDefault="00007535"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D433DC9" w14:textId="77777777" w:rsidR="00007535" w:rsidRPr="002462BE" w:rsidRDefault="00007535"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62D8C" w14:textId="77777777" w:rsidR="00007535" w:rsidRPr="002462BE" w:rsidRDefault="00007535"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00DFA31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051158E" w14:textId="77777777" w:rsidR="00007535" w:rsidRPr="002462BE" w:rsidRDefault="00007535"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4A488" w14:textId="77777777" w:rsidR="00007535" w:rsidRPr="002462BE" w:rsidRDefault="00007535"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18B4DF" w14:textId="77777777" w:rsidR="00007535" w:rsidRPr="002462BE" w:rsidRDefault="00007535"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007535" w:rsidRPr="002462BE" w14:paraId="4F75537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E802ED4" w14:textId="77777777" w:rsidR="00007535" w:rsidRPr="002462BE" w:rsidRDefault="00007535"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13875" w14:textId="77777777" w:rsidR="00007535" w:rsidRPr="002462BE" w:rsidRDefault="00007535"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2FC3BE" w14:textId="77777777" w:rsidR="00007535" w:rsidRPr="002462BE" w:rsidRDefault="00007535"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630F2D54" w14:textId="77777777" w:rsidR="00007535" w:rsidRPr="002462BE" w:rsidRDefault="00007535" w:rsidP="00007535">
      <w:pPr>
        <w:pStyle w:val="Sraopastraipa"/>
        <w:spacing w:after="0" w:line="240" w:lineRule="auto"/>
        <w:rPr>
          <w:rFonts w:ascii="Calibri Light" w:hAnsi="Calibri Light" w:cs="Calibri Light"/>
          <w:b/>
          <w:sz w:val="16"/>
          <w:szCs w:val="16"/>
        </w:rPr>
      </w:pPr>
    </w:p>
    <w:p w14:paraId="584AE574" w14:textId="77777777" w:rsidR="00007535" w:rsidRPr="002462BE" w:rsidRDefault="00007535" w:rsidP="00007535">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C51693C" w14:textId="77777777" w:rsidR="00007535" w:rsidRPr="002462BE" w:rsidRDefault="00007535" w:rsidP="00007535">
      <w:pPr>
        <w:pStyle w:val="Sraopastraipa"/>
        <w:spacing w:after="0"/>
        <w:rPr>
          <w:rFonts w:ascii="Calibri Light" w:hAnsi="Calibri Light" w:cs="Calibri Light"/>
          <w:b/>
          <w:sz w:val="16"/>
          <w:szCs w:val="16"/>
        </w:rPr>
      </w:pPr>
    </w:p>
    <w:p w14:paraId="09BEF678" w14:textId="72C6A1AA" w:rsidR="00815E23" w:rsidRPr="002462BE" w:rsidRDefault="00815E23" w:rsidP="00815E23">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6.7</w:t>
      </w:r>
      <w:r w:rsidR="000D44F8" w:rsidRPr="002462BE">
        <w:rPr>
          <w:rFonts w:ascii="Calibri Light" w:hAnsi="Calibri Light" w:cs="Calibri Light"/>
          <w:b/>
          <w:sz w:val="16"/>
          <w:szCs w:val="16"/>
          <w:lang w:val="lt-LT"/>
        </w:rPr>
        <w:t>1</w:t>
      </w:r>
      <w:r w:rsidRPr="002462BE">
        <w:rPr>
          <w:rFonts w:ascii="Calibri Light" w:hAnsi="Calibri Light" w:cs="Calibri Light"/>
          <w:b/>
          <w:sz w:val="16"/>
          <w:szCs w:val="16"/>
          <w:lang w:val="lt-LT"/>
        </w:rPr>
        <w:t>. lentelė.</w:t>
      </w:r>
      <w:r w:rsidRPr="002462BE">
        <w:rPr>
          <w:rFonts w:ascii="Calibri Light" w:hAnsi="Calibri Light" w:cs="Calibri Light"/>
          <w:sz w:val="20"/>
          <w:szCs w:val="20"/>
          <w:lang w:val="lt-LT" w:eastAsia="lt-LT"/>
        </w:rPr>
        <w:t xml:space="preserve"> </w:t>
      </w:r>
      <w:r w:rsidR="00E74B8E" w:rsidRPr="002462BE">
        <w:rPr>
          <w:rFonts w:ascii="Calibri Light" w:hAnsi="Calibri Light" w:cs="Calibri Light"/>
          <w:b/>
          <w:bCs/>
          <w:sz w:val="16"/>
          <w:szCs w:val="16"/>
          <w:lang w:val="lt-LT" w:eastAsia="lt-LT"/>
        </w:rPr>
        <w:t>Respublikos al. 28, N. Akmenė</w:t>
      </w:r>
      <w:r w:rsidRPr="002462BE">
        <w:rPr>
          <w:rFonts w:ascii="Calibri Light" w:hAnsi="Calibri Light" w:cs="Calibri Light"/>
          <w:b/>
          <w:bCs/>
          <w:sz w:val="16"/>
          <w:szCs w:val="16"/>
          <w:lang w:val="lt-LT"/>
        </w:rPr>
        <w:t xml:space="preserve"> (7</w:t>
      </w:r>
      <w:r w:rsidR="000D44F8" w:rsidRPr="002462BE">
        <w:rPr>
          <w:rFonts w:ascii="Calibri Light" w:hAnsi="Calibri Light" w:cs="Calibri Light"/>
          <w:b/>
          <w:bCs/>
          <w:sz w:val="16"/>
          <w:szCs w:val="16"/>
          <w:lang w:val="lt-LT"/>
        </w:rPr>
        <w:t>1</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F2B4AB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020D24" w14:textId="77777777" w:rsidR="00815E23" w:rsidRPr="002462BE" w:rsidRDefault="00815E23"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FBF1D15" w14:textId="77777777" w:rsidR="00815E23" w:rsidRPr="002462BE" w:rsidRDefault="00815E2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51CB83F9" w14:textId="77777777" w:rsidR="00815E23" w:rsidRPr="002462BE" w:rsidRDefault="00815E2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792BD07" w14:textId="77777777" w:rsidR="00815E23" w:rsidRPr="002462BE" w:rsidRDefault="00815E2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236A79A8" w14:textId="77777777" w:rsidR="00815E23" w:rsidRPr="002462BE" w:rsidRDefault="00815E2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46C9D9C7" w14:textId="77777777" w:rsidR="00815E23" w:rsidRPr="002462BE" w:rsidRDefault="00815E2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48B48687" w14:textId="77777777" w:rsidR="00815E23" w:rsidRPr="002462BE" w:rsidRDefault="00815E2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5099BDB6" w14:textId="77777777" w:rsidR="00815E23" w:rsidRPr="002462BE" w:rsidRDefault="00815E2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FD2B3" w14:textId="77777777" w:rsidR="00815E23" w:rsidRPr="002462BE" w:rsidRDefault="00815E2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B12DFDD" w14:textId="77777777" w:rsidR="00815E23" w:rsidRPr="002462BE" w:rsidRDefault="00815E2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E22FC06" w14:textId="77777777" w:rsidR="00815E23" w:rsidRPr="002462BE" w:rsidRDefault="00815E2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19AA997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ADF4FB0" w14:textId="77777777" w:rsidR="00815E23" w:rsidRPr="002462BE" w:rsidRDefault="00815E2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2400E5BC" w14:textId="77777777" w:rsidR="00815E23" w:rsidRPr="002462BE" w:rsidRDefault="00815E2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517A2C1F" w14:textId="77777777" w:rsidR="00815E23" w:rsidRPr="002462BE" w:rsidRDefault="00815E2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56FB7E66" w14:textId="77777777" w:rsidR="00815E23" w:rsidRPr="002462BE" w:rsidRDefault="00815E2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2CE06E" w14:textId="77777777" w:rsidR="00815E23" w:rsidRPr="002462BE" w:rsidRDefault="00815E2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4129EE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CEBC08" w14:textId="10B3A487" w:rsidR="00815E23" w:rsidRPr="002462BE" w:rsidRDefault="00815E23"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7</w:t>
            </w:r>
            <w:r w:rsidR="000D44F8" w:rsidRPr="002462BE">
              <w:rPr>
                <w:rFonts w:ascii="Calibri Light" w:eastAsia="Times New Roman" w:hAnsi="Calibri Light" w:cs="Calibri Light"/>
                <w:sz w:val="24"/>
                <w:szCs w:val="24"/>
                <w:lang w:val="lt-LT" w:eastAsia="lt-LT"/>
              </w:rPr>
              <w:t>1</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6104929" w14:textId="5AC616A8" w:rsidR="00815E23" w:rsidRPr="002462BE" w:rsidRDefault="00E74B8E"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Respublikos al. 28, N. Akmenė</w:t>
            </w:r>
          </w:p>
        </w:tc>
        <w:tc>
          <w:tcPr>
            <w:tcW w:w="1135" w:type="pct"/>
            <w:tcBorders>
              <w:top w:val="single" w:sz="4" w:space="0" w:color="auto"/>
              <w:left w:val="nil"/>
              <w:bottom w:val="single" w:sz="4" w:space="0" w:color="auto"/>
              <w:right w:val="single" w:sz="4" w:space="0" w:color="auto"/>
            </w:tcBorders>
            <w:vAlign w:val="center"/>
          </w:tcPr>
          <w:p w14:paraId="49D383F5" w14:textId="77777777" w:rsidR="00815E23" w:rsidRPr="002462BE" w:rsidRDefault="00815E23"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27A3494" w14:textId="77777777" w:rsidR="00815E23" w:rsidRPr="002462BE" w:rsidRDefault="00815E2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00528" w14:textId="77777777" w:rsidR="00815E23" w:rsidRPr="002462BE" w:rsidRDefault="00815E2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65ACDA6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966054B" w14:textId="77777777" w:rsidR="00815E23" w:rsidRPr="002462BE" w:rsidRDefault="00815E23"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5C2EC" w14:textId="77777777" w:rsidR="00815E23" w:rsidRPr="002462BE" w:rsidRDefault="00815E23"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3A5CF" w14:textId="77777777" w:rsidR="00815E23" w:rsidRPr="002462BE" w:rsidRDefault="00815E23"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815E23" w:rsidRPr="002462BE" w14:paraId="365E95F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3428F89" w14:textId="77777777" w:rsidR="00815E23" w:rsidRPr="002462BE" w:rsidRDefault="00815E23"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893B83" w14:textId="77777777" w:rsidR="00815E23" w:rsidRPr="002462BE" w:rsidRDefault="00815E23"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CC1AA" w14:textId="77777777" w:rsidR="00815E23" w:rsidRPr="002462BE" w:rsidRDefault="00815E2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65ACCEDE" w14:textId="77777777" w:rsidR="00815E23" w:rsidRPr="002462BE" w:rsidRDefault="00815E23" w:rsidP="00815E23">
      <w:pPr>
        <w:pStyle w:val="Sraopastraipa"/>
        <w:spacing w:after="0" w:line="240" w:lineRule="auto"/>
        <w:rPr>
          <w:rFonts w:ascii="Calibri Light" w:hAnsi="Calibri Light" w:cs="Calibri Light"/>
          <w:b/>
          <w:sz w:val="16"/>
          <w:szCs w:val="16"/>
        </w:rPr>
      </w:pPr>
    </w:p>
    <w:p w14:paraId="31891130" w14:textId="77777777" w:rsidR="00815E23" w:rsidRPr="002462BE" w:rsidRDefault="00815E23" w:rsidP="00815E23">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72651F8C" w14:textId="77777777" w:rsidR="00815E23" w:rsidRPr="002462BE" w:rsidRDefault="00815E23" w:rsidP="00815E23">
      <w:pPr>
        <w:pStyle w:val="Sraopastraipa"/>
        <w:spacing w:after="0"/>
        <w:rPr>
          <w:rFonts w:ascii="Calibri Light" w:hAnsi="Calibri Light" w:cs="Calibri Light"/>
          <w:b/>
          <w:sz w:val="16"/>
          <w:szCs w:val="16"/>
          <w:lang w:val="lt-LT"/>
        </w:rPr>
      </w:pPr>
    </w:p>
    <w:p w14:paraId="00ED93C0" w14:textId="59FA7037" w:rsidR="005D5FA1" w:rsidRPr="002462BE" w:rsidRDefault="005D5FA1" w:rsidP="005D5FA1">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6.7</w:t>
      </w:r>
      <w:r w:rsidR="000D44F8" w:rsidRPr="002462BE">
        <w:rPr>
          <w:rFonts w:ascii="Calibri Light" w:hAnsi="Calibri Light" w:cs="Calibri Light"/>
          <w:b/>
          <w:sz w:val="16"/>
          <w:szCs w:val="16"/>
          <w:lang w:val="lt-LT"/>
        </w:rPr>
        <w:t>2</w:t>
      </w:r>
      <w:r w:rsidRPr="002462BE">
        <w:rPr>
          <w:rFonts w:ascii="Calibri Light" w:hAnsi="Calibri Light" w:cs="Calibri Light"/>
          <w:b/>
          <w:sz w:val="16"/>
          <w:szCs w:val="16"/>
          <w:lang w:val="lt-LT"/>
        </w:rPr>
        <w:t>. lentelė.</w:t>
      </w:r>
      <w:r w:rsidRPr="002462BE">
        <w:rPr>
          <w:rFonts w:ascii="Calibri Light" w:hAnsi="Calibri Light" w:cs="Calibri Light"/>
          <w:sz w:val="20"/>
          <w:szCs w:val="20"/>
          <w:lang w:val="lt-LT" w:eastAsia="lt-LT"/>
        </w:rPr>
        <w:t xml:space="preserve"> </w:t>
      </w:r>
      <w:r w:rsidR="00273D80" w:rsidRPr="002462BE">
        <w:rPr>
          <w:rFonts w:ascii="Calibri Light" w:hAnsi="Calibri Light" w:cs="Calibri Light"/>
          <w:b/>
          <w:bCs/>
          <w:sz w:val="16"/>
          <w:szCs w:val="16"/>
          <w:lang w:val="lt-LT" w:eastAsia="lt-LT"/>
        </w:rPr>
        <w:t>Rinkuškių k., Biržų r.</w:t>
      </w:r>
      <w:r w:rsidRPr="002462BE">
        <w:rPr>
          <w:rFonts w:ascii="Calibri Light" w:hAnsi="Calibri Light" w:cs="Calibri Light"/>
          <w:b/>
          <w:bCs/>
          <w:sz w:val="16"/>
          <w:szCs w:val="16"/>
          <w:lang w:val="lt-LT"/>
        </w:rPr>
        <w:t>(7</w:t>
      </w:r>
      <w:r w:rsidR="000D44F8" w:rsidRPr="002462BE">
        <w:rPr>
          <w:rFonts w:ascii="Calibri Light" w:hAnsi="Calibri Light" w:cs="Calibri Light"/>
          <w:b/>
          <w:bCs/>
          <w:sz w:val="16"/>
          <w:szCs w:val="16"/>
          <w:lang w:val="lt-LT"/>
        </w:rPr>
        <w:t>2</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097B094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9D390" w14:textId="77777777" w:rsidR="005D5FA1" w:rsidRPr="002462BE" w:rsidRDefault="005D5FA1"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C461899" w14:textId="77777777" w:rsidR="005D5FA1" w:rsidRPr="002462BE" w:rsidRDefault="005D5FA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582A9064" w14:textId="77777777" w:rsidR="005D5FA1" w:rsidRPr="002462BE" w:rsidRDefault="005D5FA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3F236A6" w14:textId="77777777" w:rsidR="005D5FA1" w:rsidRPr="002462BE" w:rsidRDefault="005D5FA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2E2774D8" w14:textId="77777777" w:rsidR="005D5FA1" w:rsidRPr="002462BE" w:rsidRDefault="005D5FA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3ABA43BB" w14:textId="77777777" w:rsidR="005D5FA1" w:rsidRPr="002462BE" w:rsidRDefault="005D5FA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16C53ECB" w14:textId="77777777" w:rsidR="005D5FA1" w:rsidRPr="002462BE" w:rsidRDefault="005D5FA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2806ADC4" w14:textId="77777777" w:rsidR="005D5FA1" w:rsidRPr="002462BE" w:rsidRDefault="005D5FA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44FEA3" w14:textId="77777777" w:rsidR="005D5FA1" w:rsidRPr="002462BE" w:rsidRDefault="005D5FA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28E9832A" w14:textId="77777777" w:rsidR="005D5FA1" w:rsidRPr="002462BE" w:rsidRDefault="005D5FA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159B4D5" w14:textId="77777777" w:rsidR="005D5FA1" w:rsidRPr="002462BE" w:rsidRDefault="005D5FA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63E7CCE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020921C" w14:textId="77777777" w:rsidR="005D5FA1" w:rsidRPr="002462BE" w:rsidRDefault="005D5FA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0C920C6C" w14:textId="77777777" w:rsidR="005D5FA1" w:rsidRPr="002462BE" w:rsidRDefault="005D5FA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59F35350" w14:textId="77777777" w:rsidR="005D5FA1" w:rsidRPr="002462BE" w:rsidRDefault="005D5FA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6D01A39" w14:textId="77777777" w:rsidR="005D5FA1" w:rsidRPr="002462BE" w:rsidRDefault="005D5FA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8AE7B4" w14:textId="77777777" w:rsidR="005D5FA1" w:rsidRPr="002462BE" w:rsidRDefault="005D5FA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4C918A3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AD15C2" w14:textId="2FC21BBE" w:rsidR="005D5FA1" w:rsidRPr="002462BE" w:rsidRDefault="005D5FA1"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7</w:t>
            </w:r>
            <w:r w:rsidR="000D44F8" w:rsidRPr="002462BE">
              <w:rPr>
                <w:rFonts w:ascii="Calibri Light" w:eastAsia="Times New Roman" w:hAnsi="Calibri Light" w:cs="Calibri Light"/>
                <w:sz w:val="24"/>
                <w:szCs w:val="24"/>
                <w:lang w:val="lt-LT" w:eastAsia="lt-LT"/>
              </w:rPr>
              <w:t>2</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1288AC4" w14:textId="50F5959C" w:rsidR="005D5FA1" w:rsidRPr="002462BE" w:rsidRDefault="00273D80"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Rinkuškių k., Biržų r.</w:t>
            </w:r>
          </w:p>
        </w:tc>
        <w:tc>
          <w:tcPr>
            <w:tcW w:w="1135" w:type="pct"/>
            <w:tcBorders>
              <w:top w:val="single" w:sz="4" w:space="0" w:color="auto"/>
              <w:left w:val="nil"/>
              <w:bottom w:val="single" w:sz="4" w:space="0" w:color="auto"/>
              <w:right w:val="single" w:sz="4" w:space="0" w:color="auto"/>
            </w:tcBorders>
            <w:vAlign w:val="center"/>
          </w:tcPr>
          <w:p w14:paraId="6B60727E" w14:textId="77777777" w:rsidR="005D5FA1" w:rsidRPr="002462BE" w:rsidRDefault="005D5FA1"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E153E30" w14:textId="77777777" w:rsidR="005D5FA1" w:rsidRPr="002462BE" w:rsidRDefault="005D5FA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FF9F5D" w14:textId="77777777" w:rsidR="005D5FA1" w:rsidRPr="002462BE" w:rsidRDefault="005D5FA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2A1918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670ABF0" w14:textId="77777777" w:rsidR="005D5FA1" w:rsidRPr="002462BE" w:rsidRDefault="005D5FA1"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0DA00" w14:textId="77777777" w:rsidR="005D5FA1" w:rsidRPr="002462BE" w:rsidRDefault="005D5FA1"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37F43E" w14:textId="77777777" w:rsidR="005D5FA1" w:rsidRPr="002462BE" w:rsidRDefault="005D5FA1"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5D5FA1" w:rsidRPr="002462BE" w14:paraId="1C3E7B8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B584820" w14:textId="77777777" w:rsidR="005D5FA1" w:rsidRPr="002462BE" w:rsidRDefault="005D5FA1"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3BEEE" w14:textId="77777777" w:rsidR="005D5FA1" w:rsidRPr="002462BE" w:rsidRDefault="005D5FA1"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078FF" w14:textId="77777777" w:rsidR="005D5FA1" w:rsidRPr="002462BE" w:rsidRDefault="005D5FA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4156F97" w14:textId="77777777" w:rsidR="005D5FA1" w:rsidRPr="002462BE" w:rsidRDefault="005D5FA1" w:rsidP="005D5FA1">
      <w:pPr>
        <w:pStyle w:val="Sraopastraipa"/>
        <w:spacing w:after="0" w:line="240" w:lineRule="auto"/>
        <w:rPr>
          <w:rFonts w:ascii="Calibri Light" w:hAnsi="Calibri Light" w:cs="Calibri Light"/>
          <w:b/>
          <w:sz w:val="16"/>
          <w:szCs w:val="16"/>
        </w:rPr>
      </w:pPr>
    </w:p>
    <w:p w14:paraId="6566B843" w14:textId="77777777" w:rsidR="005D5FA1" w:rsidRPr="002462BE" w:rsidRDefault="005D5FA1" w:rsidP="005D5FA1">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30B7DC53" w14:textId="77777777" w:rsidR="005D5FA1" w:rsidRPr="002462BE" w:rsidRDefault="005D5FA1" w:rsidP="005D5FA1">
      <w:pPr>
        <w:pStyle w:val="Sraopastraipa"/>
        <w:spacing w:after="0"/>
        <w:rPr>
          <w:rFonts w:ascii="Calibri Light" w:hAnsi="Calibri Light" w:cs="Calibri Light"/>
          <w:b/>
          <w:sz w:val="16"/>
          <w:szCs w:val="16"/>
        </w:rPr>
      </w:pPr>
    </w:p>
    <w:p w14:paraId="6B6E01BB" w14:textId="16CB6F66" w:rsidR="00273D80" w:rsidRPr="002462BE" w:rsidRDefault="00273D80" w:rsidP="00273D80">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6.7</w:t>
      </w:r>
      <w:r w:rsidR="00C31DE1" w:rsidRPr="002462BE">
        <w:rPr>
          <w:rFonts w:ascii="Calibri Light" w:hAnsi="Calibri Light" w:cs="Calibri Light"/>
          <w:b/>
          <w:sz w:val="16"/>
          <w:szCs w:val="16"/>
          <w:lang w:val="lt-LT"/>
        </w:rPr>
        <w:t>3</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510421" w:rsidRPr="002462BE">
        <w:rPr>
          <w:rFonts w:ascii="Calibri Light" w:hAnsi="Calibri Light" w:cs="Calibri Light"/>
          <w:b/>
          <w:bCs/>
          <w:sz w:val="16"/>
          <w:szCs w:val="16"/>
          <w:lang w:val="lt-LT" w:eastAsia="lt-LT"/>
        </w:rPr>
        <w:t>Radiklių k., Joniškio r.</w:t>
      </w:r>
      <w:r w:rsidR="00510421"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7</w:t>
      </w:r>
      <w:r w:rsidR="00C31DE1" w:rsidRPr="002462BE">
        <w:rPr>
          <w:rFonts w:ascii="Calibri Light" w:hAnsi="Calibri Light" w:cs="Calibri Light"/>
          <w:b/>
          <w:bCs/>
          <w:sz w:val="16"/>
          <w:szCs w:val="16"/>
          <w:lang w:val="lt-LT"/>
        </w:rPr>
        <w:t>3</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587DE02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454C0E" w14:textId="77777777" w:rsidR="00273D80" w:rsidRPr="002462BE" w:rsidRDefault="00273D80"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B83AF4B" w14:textId="77777777" w:rsidR="00273D80" w:rsidRPr="002462BE" w:rsidRDefault="00273D8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65E8B3F9" w14:textId="77777777" w:rsidR="00273D80" w:rsidRPr="002462BE" w:rsidRDefault="00273D8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B4D4E98" w14:textId="77777777" w:rsidR="00273D80" w:rsidRPr="002462BE" w:rsidRDefault="00273D8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FCCEFB7" w14:textId="77777777" w:rsidR="00273D80" w:rsidRPr="002462BE" w:rsidRDefault="00273D8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41518CD" w14:textId="77777777" w:rsidR="00273D80" w:rsidRPr="002462BE" w:rsidRDefault="00273D8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865115E" w14:textId="77777777" w:rsidR="00273D80" w:rsidRPr="002462BE" w:rsidRDefault="00273D8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18581306" w14:textId="77777777" w:rsidR="00273D80" w:rsidRPr="002462BE" w:rsidRDefault="00273D8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DE98C9" w14:textId="77777777" w:rsidR="00273D80" w:rsidRPr="002462BE" w:rsidRDefault="00273D8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798150F" w14:textId="77777777" w:rsidR="00273D80" w:rsidRPr="002462BE" w:rsidRDefault="00273D8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06CC993" w14:textId="77777777" w:rsidR="00273D80" w:rsidRPr="002462BE" w:rsidRDefault="00273D8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2FD617C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00DD4AB" w14:textId="77777777" w:rsidR="00273D80" w:rsidRPr="002462BE" w:rsidRDefault="00273D8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5DA49869" w14:textId="77777777" w:rsidR="00273D80" w:rsidRPr="002462BE" w:rsidRDefault="00273D8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E77CA64" w14:textId="77777777" w:rsidR="00273D80" w:rsidRPr="002462BE" w:rsidRDefault="00273D8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49C146E" w14:textId="77777777" w:rsidR="00273D80" w:rsidRPr="002462BE" w:rsidRDefault="00273D8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878FC" w14:textId="77777777" w:rsidR="00273D80" w:rsidRPr="002462BE" w:rsidRDefault="00273D8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A8931E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5B7BB8" w14:textId="740A6A39" w:rsidR="00273D80" w:rsidRPr="002462BE" w:rsidRDefault="00273D80"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7</w:t>
            </w:r>
            <w:r w:rsidR="00C31DE1" w:rsidRPr="002462BE">
              <w:rPr>
                <w:rFonts w:ascii="Calibri Light" w:eastAsia="Times New Roman" w:hAnsi="Calibri Light" w:cs="Calibri Light"/>
                <w:sz w:val="24"/>
                <w:szCs w:val="24"/>
                <w:lang w:val="lt-LT" w:eastAsia="lt-LT"/>
              </w:rPr>
              <w:t>3</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7A62BCB" w14:textId="34F9B299" w:rsidR="00273D80" w:rsidRPr="002462BE" w:rsidRDefault="00510421"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Radiklių k., Joniškio r.</w:t>
            </w:r>
          </w:p>
        </w:tc>
        <w:tc>
          <w:tcPr>
            <w:tcW w:w="1135" w:type="pct"/>
            <w:tcBorders>
              <w:top w:val="single" w:sz="4" w:space="0" w:color="auto"/>
              <w:left w:val="nil"/>
              <w:bottom w:val="single" w:sz="4" w:space="0" w:color="auto"/>
              <w:right w:val="single" w:sz="4" w:space="0" w:color="auto"/>
            </w:tcBorders>
            <w:vAlign w:val="center"/>
          </w:tcPr>
          <w:p w14:paraId="2CEADE71" w14:textId="77777777" w:rsidR="00273D80" w:rsidRPr="002462BE" w:rsidRDefault="00273D80"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49646AC5" w14:textId="77777777" w:rsidR="00273D80" w:rsidRPr="002462BE" w:rsidRDefault="00273D8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0D99D" w14:textId="77777777" w:rsidR="00273D80" w:rsidRPr="002462BE" w:rsidRDefault="00273D80"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BB9D40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C4C4AE7" w14:textId="77777777" w:rsidR="00273D80" w:rsidRPr="002462BE" w:rsidRDefault="00273D80"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24D8B" w14:textId="77777777" w:rsidR="00273D80" w:rsidRPr="002462BE" w:rsidRDefault="00273D80"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5AE3A" w14:textId="77777777" w:rsidR="00273D80" w:rsidRPr="002462BE" w:rsidRDefault="00273D80"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273D80" w:rsidRPr="002462BE" w14:paraId="336F130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3077B57" w14:textId="77777777" w:rsidR="00273D80" w:rsidRPr="002462BE" w:rsidRDefault="00273D80"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382EF" w14:textId="77777777" w:rsidR="00273D80" w:rsidRPr="002462BE" w:rsidRDefault="00273D80"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92EBDC" w14:textId="77777777" w:rsidR="00273D80" w:rsidRPr="002462BE" w:rsidRDefault="00273D80"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47394DDB" w14:textId="77777777" w:rsidR="00273D80" w:rsidRPr="002462BE" w:rsidRDefault="00273D80" w:rsidP="00273D80">
      <w:pPr>
        <w:pStyle w:val="Sraopastraipa"/>
        <w:spacing w:after="0" w:line="240" w:lineRule="auto"/>
        <w:rPr>
          <w:rFonts w:ascii="Calibri Light" w:hAnsi="Calibri Light" w:cs="Calibri Light"/>
          <w:b/>
          <w:sz w:val="16"/>
          <w:szCs w:val="16"/>
        </w:rPr>
      </w:pPr>
    </w:p>
    <w:p w14:paraId="7C6C9662" w14:textId="77777777" w:rsidR="00273D80" w:rsidRPr="002462BE" w:rsidRDefault="00273D80" w:rsidP="00273D80">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lastRenderedPageBreak/>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88C2AE8" w14:textId="77777777" w:rsidR="005D5FA1" w:rsidRPr="002462BE" w:rsidRDefault="005D5FA1" w:rsidP="005D5FA1">
      <w:pPr>
        <w:pStyle w:val="Sraopastraipa"/>
        <w:spacing w:after="0"/>
        <w:rPr>
          <w:rFonts w:ascii="Calibri Light" w:hAnsi="Calibri Light" w:cs="Calibri Light"/>
          <w:b/>
          <w:sz w:val="16"/>
          <w:szCs w:val="16"/>
        </w:rPr>
      </w:pPr>
    </w:p>
    <w:p w14:paraId="2C783825" w14:textId="77777777" w:rsidR="00815E23" w:rsidRPr="002462BE" w:rsidRDefault="00815E23" w:rsidP="00815E23">
      <w:pPr>
        <w:pStyle w:val="Sraopastraipa"/>
        <w:spacing w:after="0"/>
        <w:rPr>
          <w:rFonts w:ascii="Calibri Light" w:hAnsi="Calibri Light" w:cs="Calibri Light"/>
          <w:b/>
          <w:sz w:val="16"/>
          <w:szCs w:val="16"/>
          <w:lang w:val="lt-LT"/>
        </w:rPr>
      </w:pPr>
    </w:p>
    <w:p w14:paraId="108E7ADC" w14:textId="629A2084" w:rsidR="00510421" w:rsidRPr="002462BE" w:rsidRDefault="00510421" w:rsidP="00510421">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C31DE1" w:rsidRPr="002462BE">
        <w:rPr>
          <w:rFonts w:ascii="Calibri Light" w:hAnsi="Calibri Light" w:cs="Calibri Light"/>
          <w:b/>
          <w:sz w:val="16"/>
          <w:szCs w:val="16"/>
          <w:lang w:val="lt-LT"/>
        </w:rPr>
        <w:t>74</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D01602" w:rsidRPr="002462BE">
        <w:rPr>
          <w:rFonts w:ascii="Calibri Light" w:hAnsi="Calibri Light" w:cs="Calibri Light"/>
          <w:b/>
          <w:bCs/>
          <w:sz w:val="16"/>
          <w:szCs w:val="16"/>
          <w:lang w:val="lt-LT" w:eastAsia="lt-LT"/>
        </w:rPr>
        <w:t>Gedraičių g. 5, Jurbarkas</w:t>
      </w:r>
      <w:r w:rsidR="00D01602" w:rsidRPr="002462BE">
        <w:rPr>
          <w:rFonts w:ascii="Calibri Light" w:hAnsi="Calibri Light" w:cs="Calibri Light"/>
          <w:b/>
          <w:bCs/>
          <w:sz w:val="16"/>
          <w:szCs w:val="16"/>
          <w:lang w:val="lt-LT"/>
        </w:rPr>
        <w:t xml:space="preserve"> (</w:t>
      </w:r>
      <w:r w:rsidR="00C31DE1" w:rsidRPr="002462BE">
        <w:rPr>
          <w:rFonts w:ascii="Calibri Light" w:hAnsi="Calibri Light" w:cs="Calibri Light"/>
          <w:b/>
          <w:bCs/>
          <w:sz w:val="16"/>
          <w:szCs w:val="16"/>
          <w:lang w:val="lt-LT"/>
        </w:rPr>
        <w:t>74</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18DE7F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0C0617" w14:textId="77777777" w:rsidR="00510421" w:rsidRPr="002462BE" w:rsidRDefault="00510421"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95274B9" w14:textId="77777777" w:rsidR="00510421" w:rsidRPr="002462BE" w:rsidRDefault="0051042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6B54CB46" w14:textId="77777777" w:rsidR="00510421" w:rsidRPr="002462BE" w:rsidRDefault="0051042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F073631" w14:textId="77777777" w:rsidR="00510421" w:rsidRPr="002462BE" w:rsidRDefault="0051042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2B6AFB8" w14:textId="77777777" w:rsidR="00510421" w:rsidRPr="002462BE" w:rsidRDefault="0051042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5800F57" w14:textId="77777777" w:rsidR="00510421" w:rsidRPr="002462BE" w:rsidRDefault="0051042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4CD97337" w14:textId="77777777" w:rsidR="00510421" w:rsidRPr="002462BE" w:rsidRDefault="0051042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D25F380" w14:textId="77777777" w:rsidR="00510421" w:rsidRPr="002462BE" w:rsidRDefault="0051042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FB4C44" w14:textId="77777777" w:rsidR="00510421" w:rsidRPr="002462BE" w:rsidRDefault="0051042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AA9B395" w14:textId="77777777" w:rsidR="00510421" w:rsidRPr="002462BE" w:rsidRDefault="0051042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B5B1DA9" w14:textId="77777777" w:rsidR="00510421" w:rsidRPr="002462BE" w:rsidRDefault="0051042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740C652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C0997AB" w14:textId="77777777" w:rsidR="00510421" w:rsidRPr="002462BE" w:rsidRDefault="0051042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70C7554" w14:textId="77777777" w:rsidR="00510421" w:rsidRPr="002462BE" w:rsidRDefault="0051042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43FDFB3F" w14:textId="77777777" w:rsidR="00510421" w:rsidRPr="002462BE" w:rsidRDefault="0051042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19C70AA" w14:textId="77777777" w:rsidR="00510421" w:rsidRPr="002462BE" w:rsidRDefault="0051042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9AD5E3" w14:textId="77777777" w:rsidR="00510421" w:rsidRPr="002462BE" w:rsidRDefault="0051042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10A816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10F2A" w14:textId="5065B84F" w:rsidR="00510421" w:rsidRPr="002462BE" w:rsidRDefault="00C31DE1"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74</w:t>
            </w:r>
            <w:r w:rsidR="00510421"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9FF861D" w14:textId="3DC54FA8" w:rsidR="00510421" w:rsidRPr="002462BE" w:rsidRDefault="00D01602"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Gedraičių g. 5, Jurbarkas</w:t>
            </w:r>
          </w:p>
        </w:tc>
        <w:tc>
          <w:tcPr>
            <w:tcW w:w="1135" w:type="pct"/>
            <w:tcBorders>
              <w:top w:val="single" w:sz="4" w:space="0" w:color="auto"/>
              <w:left w:val="nil"/>
              <w:bottom w:val="single" w:sz="4" w:space="0" w:color="auto"/>
              <w:right w:val="single" w:sz="4" w:space="0" w:color="auto"/>
            </w:tcBorders>
            <w:vAlign w:val="center"/>
          </w:tcPr>
          <w:p w14:paraId="6AC8E7CA" w14:textId="77777777" w:rsidR="00510421" w:rsidRPr="002462BE" w:rsidRDefault="00510421"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87127BF" w14:textId="77777777" w:rsidR="00510421" w:rsidRPr="002462BE" w:rsidRDefault="0051042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0E8B7F" w14:textId="77777777" w:rsidR="00510421" w:rsidRPr="002462BE" w:rsidRDefault="0051042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791E579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B13D07E" w14:textId="77777777" w:rsidR="00510421" w:rsidRPr="002462BE" w:rsidRDefault="00510421"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25DD2" w14:textId="77777777" w:rsidR="00510421" w:rsidRPr="002462BE" w:rsidRDefault="00510421"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461849" w14:textId="77777777" w:rsidR="00510421" w:rsidRPr="002462BE" w:rsidRDefault="00510421"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510421" w:rsidRPr="002462BE" w14:paraId="5E117D2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C127EF1" w14:textId="77777777" w:rsidR="00510421" w:rsidRPr="002462BE" w:rsidRDefault="00510421"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CAF28" w14:textId="77777777" w:rsidR="00510421" w:rsidRPr="002462BE" w:rsidRDefault="00510421"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84F92" w14:textId="77777777" w:rsidR="00510421" w:rsidRPr="002462BE" w:rsidRDefault="0051042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5FFB881A" w14:textId="77777777" w:rsidR="00510421" w:rsidRPr="002462BE" w:rsidRDefault="00510421" w:rsidP="00510421">
      <w:pPr>
        <w:pStyle w:val="Sraopastraipa"/>
        <w:spacing w:after="0" w:line="240" w:lineRule="auto"/>
        <w:rPr>
          <w:rFonts w:ascii="Calibri Light" w:hAnsi="Calibri Light" w:cs="Calibri Light"/>
          <w:b/>
          <w:sz w:val="16"/>
          <w:szCs w:val="16"/>
        </w:rPr>
      </w:pPr>
    </w:p>
    <w:p w14:paraId="4FA13119" w14:textId="77777777" w:rsidR="00510421" w:rsidRPr="002462BE" w:rsidRDefault="00510421" w:rsidP="00510421">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75E57C3F" w14:textId="77777777" w:rsidR="00510421" w:rsidRPr="002462BE" w:rsidRDefault="00510421" w:rsidP="00510421">
      <w:pPr>
        <w:pStyle w:val="Sraopastraipa"/>
        <w:spacing w:after="0"/>
        <w:rPr>
          <w:rFonts w:ascii="Calibri Light" w:hAnsi="Calibri Light" w:cs="Calibri Light"/>
          <w:b/>
          <w:sz w:val="16"/>
          <w:szCs w:val="16"/>
        </w:rPr>
      </w:pPr>
    </w:p>
    <w:p w14:paraId="7FDC79DD" w14:textId="77777777" w:rsidR="00510421" w:rsidRPr="002462BE" w:rsidRDefault="00510421" w:rsidP="00510421">
      <w:pPr>
        <w:pStyle w:val="Sraopastraipa"/>
        <w:spacing w:after="0"/>
        <w:rPr>
          <w:rFonts w:ascii="Calibri Light" w:hAnsi="Calibri Light" w:cs="Calibri Light"/>
          <w:b/>
          <w:sz w:val="16"/>
          <w:szCs w:val="16"/>
        </w:rPr>
      </w:pPr>
    </w:p>
    <w:p w14:paraId="30466C85" w14:textId="002B2238" w:rsidR="00074AFE" w:rsidRPr="002462BE" w:rsidRDefault="00074AFE" w:rsidP="00074AFE">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1F0381" w:rsidRPr="002462BE">
        <w:rPr>
          <w:rFonts w:ascii="Calibri Light" w:hAnsi="Calibri Light" w:cs="Calibri Light"/>
          <w:b/>
          <w:sz w:val="16"/>
          <w:szCs w:val="16"/>
          <w:lang w:val="lt-LT"/>
        </w:rPr>
        <w:t>75</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A42B66" w:rsidRPr="002462BE">
        <w:rPr>
          <w:rFonts w:ascii="Calibri Light" w:hAnsi="Calibri Light" w:cs="Calibri Light"/>
          <w:b/>
          <w:bCs/>
          <w:sz w:val="16"/>
          <w:szCs w:val="16"/>
          <w:lang w:val="lt-LT" w:eastAsia="lt-LT"/>
        </w:rPr>
        <w:t>Žemaitijos g. 36, Mažeikiai</w:t>
      </w:r>
      <w:r w:rsidRPr="002462BE">
        <w:rPr>
          <w:rFonts w:ascii="Calibri Light" w:hAnsi="Calibri Light" w:cs="Calibri Light"/>
          <w:b/>
          <w:bCs/>
          <w:sz w:val="16"/>
          <w:szCs w:val="16"/>
          <w:lang w:val="lt-LT"/>
        </w:rPr>
        <w:t xml:space="preserve"> (</w:t>
      </w:r>
      <w:r w:rsidR="001F0381" w:rsidRPr="002462BE">
        <w:rPr>
          <w:rFonts w:ascii="Calibri Light" w:hAnsi="Calibri Light" w:cs="Calibri Light"/>
          <w:b/>
          <w:bCs/>
          <w:sz w:val="16"/>
          <w:szCs w:val="16"/>
          <w:lang w:val="lt-LT"/>
        </w:rPr>
        <w:t>75</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36972BE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E06DB" w14:textId="77777777" w:rsidR="00074AFE" w:rsidRPr="002462BE" w:rsidRDefault="00074AFE"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D19BF8C" w14:textId="77777777" w:rsidR="00074AFE" w:rsidRPr="002462BE" w:rsidRDefault="00074AF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6FD63C57" w14:textId="77777777" w:rsidR="00074AFE" w:rsidRPr="002462BE" w:rsidRDefault="00074AF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8D5D7AF" w14:textId="77777777" w:rsidR="00074AFE" w:rsidRPr="002462BE" w:rsidRDefault="00074AF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0EC014A4" w14:textId="77777777" w:rsidR="00074AFE" w:rsidRPr="002462BE" w:rsidRDefault="00074AF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9E496AA" w14:textId="77777777" w:rsidR="00074AFE" w:rsidRPr="002462BE" w:rsidRDefault="00074AF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5174F5B6" w14:textId="77777777" w:rsidR="00074AFE" w:rsidRPr="002462BE" w:rsidRDefault="00074AF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0F032DFF" w14:textId="77777777" w:rsidR="00074AFE" w:rsidRPr="002462BE" w:rsidRDefault="00074AF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08522D" w14:textId="77777777" w:rsidR="00074AFE" w:rsidRPr="002462BE" w:rsidRDefault="00074AF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2454736" w14:textId="77777777" w:rsidR="00074AFE" w:rsidRPr="002462BE" w:rsidRDefault="00074AF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6C9CBAA" w14:textId="77777777" w:rsidR="00074AFE" w:rsidRPr="002462BE" w:rsidRDefault="00074AF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1EF9204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07CDD9D" w14:textId="77777777" w:rsidR="00074AFE" w:rsidRPr="002462BE" w:rsidRDefault="00074AF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14ECAEB" w14:textId="77777777" w:rsidR="00074AFE" w:rsidRPr="002462BE" w:rsidRDefault="00074AF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36CB6F04" w14:textId="77777777" w:rsidR="00074AFE" w:rsidRPr="002462BE" w:rsidRDefault="00074AF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356EB788" w14:textId="77777777" w:rsidR="00074AFE" w:rsidRPr="002462BE" w:rsidRDefault="00074AF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3B664" w14:textId="77777777" w:rsidR="00074AFE" w:rsidRPr="002462BE" w:rsidRDefault="00074AF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459AEB7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58FB1E" w14:textId="29578445" w:rsidR="00074AFE" w:rsidRPr="002462BE" w:rsidRDefault="001F0381"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75</w:t>
            </w:r>
            <w:r w:rsidR="00074AFE"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EA6A33D" w14:textId="59A2AB64" w:rsidR="00074AFE" w:rsidRPr="002462BE" w:rsidRDefault="00A42B66"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Žemaitijos g. 36, Mažeikiai</w:t>
            </w:r>
          </w:p>
        </w:tc>
        <w:tc>
          <w:tcPr>
            <w:tcW w:w="1135" w:type="pct"/>
            <w:tcBorders>
              <w:top w:val="single" w:sz="4" w:space="0" w:color="auto"/>
              <w:left w:val="nil"/>
              <w:bottom w:val="single" w:sz="4" w:space="0" w:color="auto"/>
              <w:right w:val="single" w:sz="4" w:space="0" w:color="auto"/>
            </w:tcBorders>
            <w:vAlign w:val="center"/>
          </w:tcPr>
          <w:p w14:paraId="49D11FDE" w14:textId="77777777" w:rsidR="00074AFE" w:rsidRPr="002462BE" w:rsidRDefault="00074AFE"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76C07724" w14:textId="77777777" w:rsidR="00074AFE" w:rsidRPr="002462BE" w:rsidRDefault="00074AF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784B5" w14:textId="77777777" w:rsidR="00074AFE" w:rsidRPr="002462BE" w:rsidRDefault="00074AF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ED0E17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3493583" w14:textId="77777777" w:rsidR="00074AFE" w:rsidRPr="002462BE" w:rsidRDefault="00074AFE"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6BC48" w14:textId="77777777" w:rsidR="00074AFE" w:rsidRPr="002462BE" w:rsidRDefault="00074AFE"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1D9E4" w14:textId="77777777" w:rsidR="00074AFE" w:rsidRPr="002462BE" w:rsidRDefault="00074AFE"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074AFE" w:rsidRPr="002462BE" w14:paraId="44A14EA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E663958" w14:textId="77777777" w:rsidR="00074AFE" w:rsidRPr="002462BE" w:rsidRDefault="00074AFE"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2B7C3" w14:textId="77777777" w:rsidR="00074AFE" w:rsidRPr="002462BE" w:rsidRDefault="00074AFE"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0A907" w14:textId="77777777" w:rsidR="00074AFE" w:rsidRPr="002462BE" w:rsidRDefault="00074AF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7B543A94" w14:textId="77777777" w:rsidR="00074AFE" w:rsidRPr="002462BE" w:rsidRDefault="00074AFE" w:rsidP="00074AFE">
      <w:pPr>
        <w:pStyle w:val="Sraopastraipa"/>
        <w:spacing w:after="0" w:line="240" w:lineRule="auto"/>
        <w:rPr>
          <w:rFonts w:ascii="Calibri Light" w:hAnsi="Calibri Light" w:cs="Calibri Light"/>
          <w:b/>
          <w:sz w:val="16"/>
          <w:szCs w:val="16"/>
        </w:rPr>
      </w:pPr>
    </w:p>
    <w:p w14:paraId="69584A02" w14:textId="77777777" w:rsidR="00074AFE" w:rsidRPr="002462BE" w:rsidRDefault="00074AFE" w:rsidP="00074AFE">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7B1C0D82" w14:textId="77777777" w:rsidR="00074AFE" w:rsidRPr="002462BE" w:rsidRDefault="00074AFE" w:rsidP="00074AFE">
      <w:pPr>
        <w:pStyle w:val="Sraopastraipa"/>
        <w:spacing w:after="0"/>
        <w:rPr>
          <w:rFonts w:ascii="Calibri Light" w:hAnsi="Calibri Light" w:cs="Calibri Light"/>
          <w:b/>
          <w:sz w:val="16"/>
          <w:szCs w:val="16"/>
        </w:rPr>
      </w:pPr>
    </w:p>
    <w:p w14:paraId="6A3EF152" w14:textId="77777777" w:rsidR="00007535" w:rsidRPr="002462BE" w:rsidRDefault="00007535" w:rsidP="00007535">
      <w:pPr>
        <w:pStyle w:val="Sraopastraipa"/>
        <w:spacing w:after="0"/>
        <w:rPr>
          <w:rFonts w:ascii="Calibri Light" w:hAnsi="Calibri Light" w:cs="Calibri Light"/>
          <w:b/>
          <w:sz w:val="16"/>
          <w:szCs w:val="16"/>
        </w:rPr>
      </w:pPr>
    </w:p>
    <w:p w14:paraId="590679A2" w14:textId="52D95916" w:rsidR="00431B9A" w:rsidRPr="002462BE" w:rsidRDefault="00431B9A" w:rsidP="00431B9A">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1F0381" w:rsidRPr="002462BE">
        <w:rPr>
          <w:rFonts w:ascii="Calibri Light" w:hAnsi="Calibri Light" w:cs="Calibri Light"/>
          <w:b/>
          <w:sz w:val="16"/>
          <w:szCs w:val="16"/>
          <w:lang w:val="lt-LT"/>
        </w:rPr>
        <w:t>76</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5A6D0F" w:rsidRPr="002462BE">
        <w:rPr>
          <w:rFonts w:ascii="Calibri Light" w:hAnsi="Calibri Light" w:cs="Calibri Light"/>
          <w:b/>
          <w:bCs/>
          <w:sz w:val="16"/>
          <w:szCs w:val="16"/>
          <w:lang w:eastAsia="lt-LT"/>
        </w:rPr>
        <w:t>Taikos g. 34, Nida</w:t>
      </w:r>
      <w:r w:rsidR="005A6D0F"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w:t>
      </w:r>
      <w:r w:rsidR="001F0381" w:rsidRPr="002462BE">
        <w:rPr>
          <w:rFonts w:ascii="Calibri Light" w:hAnsi="Calibri Light" w:cs="Calibri Light"/>
          <w:b/>
          <w:bCs/>
          <w:sz w:val="16"/>
          <w:szCs w:val="16"/>
          <w:lang w:val="lt-LT"/>
        </w:rPr>
        <w:t>76</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288AB7B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751F21" w14:textId="77777777" w:rsidR="00431B9A" w:rsidRPr="002462BE" w:rsidRDefault="00431B9A"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03828AD" w14:textId="77777777" w:rsidR="00431B9A" w:rsidRPr="002462BE" w:rsidRDefault="00431B9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57D6012" w14:textId="77777777" w:rsidR="00431B9A" w:rsidRPr="002462BE" w:rsidRDefault="00431B9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5DB69AF" w14:textId="77777777" w:rsidR="00431B9A" w:rsidRPr="002462BE" w:rsidRDefault="00431B9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D721B90" w14:textId="77777777" w:rsidR="00431B9A" w:rsidRPr="002462BE" w:rsidRDefault="00431B9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4D985DF8" w14:textId="77777777" w:rsidR="00431B9A" w:rsidRPr="002462BE" w:rsidRDefault="00431B9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959DA45" w14:textId="77777777" w:rsidR="00431B9A" w:rsidRPr="002462BE" w:rsidRDefault="00431B9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3717677A" w14:textId="77777777" w:rsidR="00431B9A" w:rsidRPr="002462BE" w:rsidRDefault="00431B9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98811" w14:textId="77777777" w:rsidR="00431B9A" w:rsidRPr="002462BE" w:rsidRDefault="00431B9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7515B85C" w14:textId="77777777" w:rsidR="00431B9A" w:rsidRPr="002462BE" w:rsidRDefault="00431B9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D4E8680" w14:textId="77777777" w:rsidR="00431B9A" w:rsidRPr="002462BE" w:rsidRDefault="00431B9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F7A59B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CB5B6F2" w14:textId="77777777" w:rsidR="00431B9A" w:rsidRPr="002462BE" w:rsidRDefault="00431B9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2386438" w14:textId="77777777" w:rsidR="00431B9A" w:rsidRPr="002462BE" w:rsidRDefault="00431B9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18696707" w14:textId="77777777" w:rsidR="00431B9A" w:rsidRPr="002462BE" w:rsidRDefault="00431B9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1EA2313D" w14:textId="77777777" w:rsidR="00431B9A" w:rsidRPr="002462BE" w:rsidRDefault="00431B9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47C5C1" w14:textId="77777777" w:rsidR="00431B9A" w:rsidRPr="002462BE" w:rsidRDefault="00431B9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C2F8BC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D0FB87" w14:textId="0EA24A22" w:rsidR="00431B9A" w:rsidRPr="002462BE" w:rsidRDefault="001F0381"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76</w:t>
            </w:r>
            <w:r w:rsidR="00431B9A"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34E4468" w14:textId="431CFB8E" w:rsidR="00431B9A" w:rsidRPr="002462BE" w:rsidRDefault="005A6D0F"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eastAsia="lt-LT"/>
              </w:rPr>
              <w:t>Taikos g. 34, Nida</w:t>
            </w:r>
          </w:p>
        </w:tc>
        <w:tc>
          <w:tcPr>
            <w:tcW w:w="1135" w:type="pct"/>
            <w:tcBorders>
              <w:top w:val="single" w:sz="4" w:space="0" w:color="auto"/>
              <w:left w:val="nil"/>
              <w:bottom w:val="single" w:sz="4" w:space="0" w:color="auto"/>
              <w:right w:val="single" w:sz="4" w:space="0" w:color="auto"/>
            </w:tcBorders>
            <w:vAlign w:val="center"/>
          </w:tcPr>
          <w:p w14:paraId="4CA325DE" w14:textId="77777777" w:rsidR="00431B9A" w:rsidRPr="002462BE" w:rsidRDefault="00431B9A"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29F0988E" w14:textId="77777777" w:rsidR="00431B9A" w:rsidRPr="002462BE" w:rsidRDefault="00431B9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95070" w14:textId="77777777" w:rsidR="00431B9A" w:rsidRPr="002462BE" w:rsidRDefault="00431B9A"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7BECD80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7129994" w14:textId="77777777" w:rsidR="00431B9A" w:rsidRPr="002462BE" w:rsidRDefault="00431B9A"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A8A79" w14:textId="77777777" w:rsidR="00431B9A" w:rsidRPr="002462BE" w:rsidRDefault="00431B9A"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BF1747" w14:textId="77777777" w:rsidR="00431B9A" w:rsidRPr="002462BE" w:rsidRDefault="00431B9A"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431B9A" w:rsidRPr="002462BE" w14:paraId="54A071C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828918F" w14:textId="77777777" w:rsidR="00431B9A" w:rsidRPr="002462BE" w:rsidRDefault="00431B9A"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4EF18" w14:textId="77777777" w:rsidR="00431B9A" w:rsidRPr="002462BE" w:rsidRDefault="00431B9A"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544E2" w14:textId="77777777" w:rsidR="00431B9A" w:rsidRPr="002462BE" w:rsidRDefault="00431B9A"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A3A0423" w14:textId="77777777" w:rsidR="00431B9A" w:rsidRPr="002462BE" w:rsidRDefault="00431B9A" w:rsidP="00431B9A">
      <w:pPr>
        <w:pStyle w:val="Sraopastraipa"/>
        <w:spacing w:after="0" w:line="240" w:lineRule="auto"/>
        <w:rPr>
          <w:rFonts w:ascii="Calibri Light" w:hAnsi="Calibri Light" w:cs="Calibri Light"/>
          <w:b/>
          <w:sz w:val="16"/>
          <w:szCs w:val="16"/>
        </w:rPr>
      </w:pPr>
    </w:p>
    <w:p w14:paraId="0EBD7D92" w14:textId="77777777" w:rsidR="00431B9A" w:rsidRPr="002462BE" w:rsidRDefault="00431B9A" w:rsidP="00431B9A">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6870F20" w14:textId="77777777" w:rsidR="00431B9A" w:rsidRPr="002462BE" w:rsidRDefault="00431B9A" w:rsidP="00431B9A">
      <w:pPr>
        <w:pStyle w:val="Sraopastraipa"/>
        <w:spacing w:after="0"/>
        <w:rPr>
          <w:rFonts w:ascii="Calibri Light" w:hAnsi="Calibri Light" w:cs="Calibri Light"/>
          <w:b/>
          <w:sz w:val="16"/>
          <w:szCs w:val="16"/>
        </w:rPr>
      </w:pPr>
    </w:p>
    <w:p w14:paraId="097C9EB3" w14:textId="1702A6E5" w:rsidR="005A6D0F" w:rsidRPr="002462BE" w:rsidRDefault="005A6D0F" w:rsidP="005A6D0F">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1F0381" w:rsidRPr="002462BE">
        <w:rPr>
          <w:rFonts w:ascii="Calibri Light" w:hAnsi="Calibri Light" w:cs="Calibri Light"/>
          <w:b/>
          <w:sz w:val="16"/>
          <w:szCs w:val="16"/>
          <w:lang w:val="lt-LT"/>
        </w:rPr>
        <w:t>77</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4B56B9" w:rsidRPr="002462BE">
        <w:rPr>
          <w:rFonts w:ascii="Calibri Light" w:hAnsi="Calibri Light" w:cs="Calibri Light"/>
          <w:b/>
          <w:bCs/>
          <w:sz w:val="16"/>
          <w:szCs w:val="16"/>
          <w:lang w:val="lt-LT" w:eastAsia="lt-LT"/>
        </w:rPr>
        <w:t>Truikių k., Plungės r.</w:t>
      </w:r>
      <w:r w:rsidRPr="002462BE">
        <w:rPr>
          <w:rFonts w:ascii="Calibri Light" w:hAnsi="Calibri Light" w:cs="Calibri Light"/>
          <w:b/>
          <w:bCs/>
          <w:sz w:val="16"/>
          <w:szCs w:val="16"/>
          <w:lang w:val="lt-LT"/>
        </w:rPr>
        <w:t xml:space="preserve"> (</w:t>
      </w:r>
      <w:r w:rsidR="001F0381" w:rsidRPr="002462BE">
        <w:rPr>
          <w:rFonts w:ascii="Calibri Light" w:hAnsi="Calibri Light" w:cs="Calibri Light"/>
          <w:b/>
          <w:bCs/>
          <w:sz w:val="16"/>
          <w:szCs w:val="16"/>
          <w:lang w:val="lt-LT"/>
        </w:rPr>
        <w:t>77</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31F0C9D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E0F5DF" w14:textId="77777777" w:rsidR="005A6D0F" w:rsidRPr="002462BE" w:rsidRDefault="005A6D0F"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D45325F" w14:textId="77777777" w:rsidR="005A6D0F" w:rsidRPr="002462BE" w:rsidRDefault="005A6D0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52AA2F7E" w14:textId="77777777" w:rsidR="005A6D0F" w:rsidRPr="002462BE" w:rsidRDefault="005A6D0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65ECCB77" w14:textId="77777777" w:rsidR="005A6D0F" w:rsidRPr="002462BE" w:rsidRDefault="005A6D0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8467423" w14:textId="77777777" w:rsidR="005A6D0F" w:rsidRPr="002462BE" w:rsidRDefault="005A6D0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1E24FBC" w14:textId="77777777" w:rsidR="005A6D0F" w:rsidRPr="002462BE" w:rsidRDefault="005A6D0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7219C426" w14:textId="77777777" w:rsidR="005A6D0F" w:rsidRPr="002462BE" w:rsidRDefault="005A6D0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186D260" w14:textId="77777777" w:rsidR="005A6D0F" w:rsidRPr="002462BE" w:rsidRDefault="005A6D0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418E5C" w14:textId="77777777" w:rsidR="005A6D0F" w:rsidRPr="002462BE" w:rsidRDefault="005A6D0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9FF1EF6" w14:textId="77777777" w:rsidR="005A6D0F" w:rsidRPr="002462BE" w:rsidRDefault="005A6D0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B539E67" w14:textId="77777777" w:rsidR="005A6D0F" w:rsidRPr="002462BE" w:rsidRDefault="005A6D0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6DCFFC4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D7CBABC" w14:textId="77777777" w:rsidR="005A6D0F" w:rsidRPr="002462BE" w:rsidRDefault="005A6D0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514B8E1" w14:textId="77777777" w:rsidR="005A6D0F" w:rsidRPr="002462BE" w:rsidRDefault="005A6D0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7056FDE" w14:textId="77777777" w:rsidR="005A6D0F" w:rsidRPr="002462BE" w:rsidRDefault="005A6D0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6A19993" w14:textId="77777777" w:rsidR="005A6D0F" w:rsidRPr="002462BE" w:rsidRDefault="005A6D0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8D750B" w14:textId="77777777" w:rsidR="005A6D0F" w:rsidRPr="002462BE" w:rsidRDefault="005A6D0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FB0EAF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0D8B4D" w14:textId="2F63D958" w:rsidR="005A6D0F" w:rsidRPr="002462BE" w:rsidRDefault="004A0992"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lastRenderedPageBreak/>
              <w:t>77</w:t>
            </w:r>
            <w:r w:rsidR="005A6D0F"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5A5F7A5" w14:textId="5990BBBC" w:rsidR="005A6D0F" w:rsidRPr="002462BE" w:rsidRDefault="004B56B9"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Truikių k., Plungės r.</w:t>
            </w:r>
          </w:p>
        </w:tc>
        <w:tc>
          <w:tcPr>
            <w:tcW w:w="1135" w:type="pct"/>
            <w:tcBorders>
              <w:top w:val="single" w:sz="4" w:space="0" w:color="auto"/>
              <w:left w:val="nil"/>
              <w:bottom w:val="single" w:sz="4" w:space="0" w:color="auto"/>
              <w:right w:val="single" w:sz="4" w:space="0" w:color="auto"/>
            </w:tcBorders>
            <w:vAlign w:val="center"/>
          </w:tcPr>
          <w:p w14:paraId="6B1A3348" w14:textId="77777777" w:rsidR="005A6D0F" w:rsidRPr="002462BE" w:rsidRDefault="005A6D0F"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72E2FCA" w14:textId="77777777" w:rsidR="005A6D0F" w:rsidRPr="002462BE" w:rsidRDefault="005A6D0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C421B" w14:textId="77777777" w:rsidR="005A6D0F" w:rsidRPr="002462BE" w:rsidRDefault="005A6D0F"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60EE585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132C19A" w14:textId="77777777" w:rsidR="005A6D0F" w:rsidRPr="002462BE" w:rsidRDefault="005A6D0F"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9E970" w14:textId="77777777" w:rsidR="005A6D0F" w:rsidRPr="002462BE" w:rsidRDefault="005A6D0F"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BD6C3E" w14:textId="77777777" w:rsidR="005A6D0F" w:rsidRPr="002462BE" w:rsidRDefault="005A6D0F"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5A6D0F" w:rsidRPr="002462BE" w14:paraId="589C612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2C00F4C" w14:textId="77777777" w:rsidR="005A6D0F" w:rsidRPr="002462BE" w:rsidRDefault="005A6D0F"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79C99" w14:textId="77777777" w:rsidR="005A6D0F" w:rsidRPr="002462BE" w:rsidRDefault="005A6D0F"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F3FB8" w14:textId="77777777" w:rsidR="005A6D0F" w:rsidRPr="002462BE" w:rsidRDefault="005A6D0F"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247801E" w14:textId="77777777" w:rsidR="005A6D0F" w:rsidRPr="002462BE" w:rsidRDefault="005A6D0F" w:rsidP="005A6D0F">
      <w:pPr>
        <w:pStyle w:val="Sraopastraipa"/>
        <w:spacing w:after="0" w:line="240" w:lineRule="auto"/>
        <w:rPr>
          <w:rFonts w:ascii="Calibri Light" w:hAnsi="Calibri Light" w:cs="Calibri Light"/>
          <w:b/>
          <w:sz w:val="16"/>
          <w:szCs w:val="16"/>
        </w:rPr>
      </w:pPr>
    </w:p>
    <w:p w14:paraId="0C0AB0CE" w14:textId="77777777" w:rsidR="005A6D0F" w:rsidRPr="002462BE" w:rsidRDefault="005A6D0F" w:rsidP="005A6D0F">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12D8145" w14:textId="77777777" w:rsidR="005A6D0F" w:rsidRPr="002462BE" w:rsidRDefault="005A6D0F" w:rsidP="005A6D0F">
      <w:pPr>
        <w:pStyle w:val="Sraopastraipa"/>
        <w:spacing w:after="0"/>
        <w:rPr>
          <w:rFonts w:ascii="Calibri Light" w:hAnsi="Calibri Light" w:cs="Calibri Light"/>
          <w:b/>
          <w:sz w:val="16"/>
          <w:szCs w:val="16"/>
        </w:rPr>
      </w:pPr>
    </w:p>
    <w:p w14:paraId="03D17CF0" w14:textId="43A1E93F" w:rsidR="004B56B9" w:rsidRPr="002462BE" w:rsidRDefault="004B56B9" w:rsidP="004B56B9">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1F136D" w:rsidRPr="002462BE">
        <w:rPr>
          <w:rFonts w:ascii="Calibri Light" w:hAnsi="Calibri Light" w:cs="Calibri Light"/>
          <w:b/>
          <w:sz w:val="16"/>
          <w:szCs w:val="16"/>
          <w:lang w:val="lt-LT"/>
        </w:rPr>
        <w:t>78</w:t>
      </w:r>
      <w:r w:rsidRPr="002462BE">
        <w:rPr>
          <w:rFonts w:ascii="Calibri Light" w:hAnsi="Calibri Light" w:cs="Calibri Light"/>
          <w:b/>
          <w:sz w:val="16"/>
          <w:szCs w:val="16"/>
          <w:lang w:val="lt-LT"/>
        </w:rPr>
        <w:t xml:space="preserve"> lentelė.</w:t>
      </w:r>
      <w:r w:rsidRPr="002462BE">
        <w:rPr>
          <w:rFonts w:ascii="Calibri Light" w:hAnsi="Calibri Light" w:cs="Calibri Light"/>
          <w:b/>
          <w:bCs/>
          <w:sz w:val="16"/>
          <w:szCs w:val="16"/>
          <w:lang w:val="lt-LT" w:eastAsia="lt-LT"/>
        </w:rPr>
        <w:t xml:space="preserve"> </w:t>
      </w:r>
      <w:r w:rsidR="001F4C49" w:rsidRPr="002462BE">
        <w:rPr>
          <w:rFonts w:ascii="Calibri Light" w:hAnsi="Calibri Light" w:cs="Calibri Light"/>
          <w:b/>
          <w:bCs/>
          <w:sz w:val="16"/>
          <w:szCs w:val="16"/>
          <w:lang w:val="lt-LT" w:eastAsia="lt-LT"/>
        </w:rPr>
        <w:t>Taikos g. 33A, Šeduva</w:t>
      </w:r>
      <w:r w:rsidR="001F4C49"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w:t>
      </w:r>
      <w:r w:rsidR="00320FB8" w:rsidRPr="002462BE">
        <w:rPr>
          <w:rFonts w:ascii="Calibri Light" w:hAnsi="Calibri Light" w:cs="Calibri Light"/>
          <w:b/>
          <w:bCs/>
          <w:sz w:val="16"/>
          <w:szCs w:val="16"/>
          <w:lang w:val="lt-LT"/>
        </w:rPr>
        <w:t>78</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12C09A9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B2B89D" w14:textId="77777777" w:rsidR="004B56B9" w:rsidRPr="002462BE" w:rsidRDefault="004B56B9"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1612611" w14:textId="77777777" w:rsidR="004B56B9" w:rsidRPr="002462BE" w:rsidRDefault="004B56B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66FE3B81" w14:textId="77777777" w:rsidR="004B56B9" w:rsidRPr="002462BE" w:rsidRDefault="004B56B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423DC231" w14:textId="77777777" w:rsidR="004B56B9" w:rsidRPr="002462BE" w:rsidRDefault="004B56B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64FB514" w14:textId="77777777" w:rsidR="004B56B9" w:rsidRPr="002462BE" w:rsidRDefault="004B56B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4AE2B3F4" w14:textId="77777777" w:rsidR="004B56B9" w:rsidRPr="002462BE" w:rsidRDefault="004B56B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761E82DC" w14:textId="77777777" w:rsidR="004B56B9" w:rsidRPr="002462BE" w:rsidRDefault="004B56B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0B8F2F5B" w14:textId="77777777" w:rsidR="004B56B9" w:rsidRPr="002462BE" w:rsidRDefault="004B56B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186C3C" w14:textId="77777777" w:rsidR="004B56B9" w:rsidRPr="002462BE" w:rsidRDefault="004B56B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6FCF9C9" w14:textId="77777777" w:rsidR="004B56B9" w:rsidRPr="002462BE" w:rsidRDefault="004B56B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2077282" w14:textId="77777777" w:rsidR="004B56B9" w:rsidRPr="002462BE" w:rsidRDefault="004B56B9"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5AFF21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1F6DFD5" w14:textId="77777777" w:rsidR="004B56B9" w:rsidRPr="002462BE" w:rsidRDefault="004B56B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76F5AD77" w14:textId="77777777" w:rsidR="004B56B9" w:rsidRPr="002462BE" w:rsidRDefault="004B56B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4A0CAC30" w14:textId="77777777" w:rsidR="004B56B9" w:rsidRPr="002462BE" w:rsidRDefault="004B56B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33684E1" w14:textId="77777777" w:rsidR="004B56B9" w:rsidRPr="002462BE" w:rsidRDefault="004B56B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94849B" w14:textId="77777777" w:rsidR="004B56B9" w:rsidRPr="002462BE" w:rsidRDefault="004B56B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4718DA5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E85180" w14:textId="004181C1" w:rsidR="004B56B9" w:rsidRPr="002462BE" w:rsidRDefault="00320FB8"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78</w:t>
            </w:r>
            <w:r w:rsidR="004B56B9"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08B64DA" w14:textId="0E2367B8" w:rsidR="004B56B9" w:rsidRPr="002462BE" w:rsidRDefault="001F4C49"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Taikos g. 33A, Šeduva</w:t>
            </w:r>
          </w:p>
        </w:tc>
        <w:tc>
          <w:tcPr>
            <w:tcW w:w="1135" w:type="pct"/>
            <w:tcBorders>
              <w:top w:val="single" w:sz="4" w:space="0" w:color="auto"/>
              <w:left w:val="nil"/>
              <w:bottom w:val="single" w:sz="4" w:space="0" w:color="auto"/>
              <w:right w:val="single" w:sz="4" w:space="0" w:color="auto"/>
            </w:tcBorders>
            <w:vAlign w:val="center"/>
          </w:tcPr>
          <w:p w14:paraId="2EA8F8BB" w14:textId="77777777" w:rsidR="004B56B9" w:rsidRPr="002462BE" w:rsidRDefault="004B56B9"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235AE963" w14:textId="77777777" w:rsidR="004B56B9" w:rsidRPr="002462BE" w:rsidRDefault="004B56B9"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8516E" w14:textId="77777777" w:rsidR="004B56B9" w:rsidRPr="002462BE" w:rsidRDefault="004B56B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EA04D2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F7C9B9D" w14:textId="77777777" w:rsidR="004B56B9" w:rsidRPr="002462BE" w:rsidRDefault="004B56B9"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6A9A60" w14:textId="77777777" w:rsidR="004B56B9" w:rsidRPr="002462BE" w:rsidRDefault="004B56B9"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B0FB2A" w14:textId="77777777" w:rsidR="004B56B9" w:rsidRPr="002462BE" w:rsidRDefault="004B56B9"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4B56B9" w:rsidRPr="002462BE" w14:paraId="4240C8C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6BBC0C8" w14:textId="77777777" w:rsidR="004B56B9" w:rsidRPr="002462BE" w:rsidRDefault="004B56B9"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DF91AD" w14:textId="77777777" w:rsidR="004B56B9" w:rsidRPr="002462BE" w:rsidRDefault="004B56B9"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4453C" w14:textId="77777777" w:rsidR="004B56B9" w:rsidRPr="002462BE" w:rsidRDefault="004B56B9"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4A63DDDA" w14:textId="77777777" w:rsidR="004B56B9" w:rsidRPr="002462BE" w:rsidRDefault="004B56B9" w:rsidP="004B56B9">
      <w:pPr>
        <w:pStyle w:val="Sraopastraipa"/>
        <w:spacing w:after="0" w:line="240" w:lineRule="auto"/>
        <w:rPr>
          <w:rFonts w:ascii="Calibri Light" w:hAnsi="Calibri Light" w:cs="Calibri Light"/>
          <w:b/>
          <w:sz w:val="16"/>
          <w:szCs w:val="16"/>
        </w:rPr>
      </w:pPr>
    </w:p>
    <w:p w14:paraId="7442C052" w14:textId="77777777" w:rsidR="004B56B9" w:rsidRPr="002462BE" w:rsidRDefault="004B56B9" w:rsidP="004B56B9">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3FD8F89C" w14:textId="77777777" w:rsidR="004B56B9" w:rsidRPr="002462BE" w:rsidRDefault="004B56B9" w:rsidP="004B56B9">
      <w:pPr>
        <w:pStyle w:val="Sraopastraipa"/>
        <w:spacing w:after="0"/>
        <w:rPr>
          <w:rFonts w:ascii="Calibri Light" w:hAnsi="Calibri Light" w:cs="Calibri Light"/>
          <w:b/>
          <w:sz w:val="16"/>
          <w:szCs w:val="16"/>
        </w:rPr>
      </w:pPr>
    </w:p>
    <w:p w14:paraId="3040E047" w14:textId="71B9056B" w:rsidR="006163A6" w:rsidRPr="002462BE" w:rsidRDefault="006163A6" w:rsidP="006163A6">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994299" w:rsidRPr="002462BE">
        <w:rPr>
          <w:rFonts w:ascii="Calibri Light" w:hAnsi="Calibri Light" w:cs="Calibri Light"/>
          <w:b/>
          <w:sz w:val="16"/>
          <w:szCs w:val="16"/>
          <w:lang w:val="lt-LT"/>
        </w:rPr>
        <w:t>79</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004BC4" w:rsidRPr="002462BE">
        <w:rPr>
          <w:rFonts w:ascii="Calibri Light" w:hAnsi="Calibri Light" w:cs="Calibri Light"/>
          <w:b/>
          <w:bCs/>
          <w:sz w:val="16"/>
          <w:szCs w:val="16"/>
          <w:lang w:val="lt-LT" w:eastAsia="lt-LT"/>
        </w:rPr>
        <w:t>Panevėžio g. 7D, Rokiškis</w:t>
      </w:r>
      <w:r w:rsidRPr="002462BE">
        <w:rPr>
          <w:rFonts w:ascii="Calibri Light" w:hAnsi="Calibri Light" w:cs="Calibri Light"/>
          <w:b/>
          <w:bCs/>
          <w:sz w:val="16"/>
          <w:szCs w:val="16"/>
          <w:lang w:val="lt-LT"/>
        </w:rPr>
        <w:t xml:space="preserve"> (</w:t>
      </w:r>
      <w:r w:rsidR="00994299" w:rsidRPr="002462BE">
        <w:rPr>
          <w:rFonts w:ascii="Calibri Light" w:hAnsi="Calibri Light" w:cs="Calibri Light"/>
          <w:b/>
          <w:bCs/>
          <w:sz w:val="16"/>
          <w:szCs w:val="16"/>
          <w:lang w:val="lt-LT"/>
        </w:rPr>
        <w:t>79</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6FC8810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E8D47E" w14:textId="77777777" w:rsidR="006163A6" w:rsidRPr="002462BE" w:rsidRDefault="006163A6"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62CB14D" w14:textId="77777777" w:rsidR="006163A6" w:rsidRPr="002462BE" w:rsidRDefault="006163A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B9AB469" w14:textId="77777777" w:rsidR="006163A6" w:rsidRPr="002462BE" w:rsidRDefault="006163A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4907E707" w14:textId="77777777" w:rsidR="006163A6" w:rsidRPr="002462BE" w:rsidRDefault="006163A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F36CAF0" w14:textId="77777777" w:rsidR="006163A6" w:rsidRPr="002462BE" w:rsidRDefault="006163A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4143966" w14:textId="77777777" w:rsidR="006163A6" w:rsidRPr="002462BE" w:rsidRDefault="006163A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16EABA3A" w14:textId="77777777" w:rsidR="006163A6" w:rsidRPr="002462BE" w:rsidRDefault="006163A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5F6F114" w14:textId="77777777" w:rsidR="006163A6" w:rsidRPr="002462BE" w:rsidRDefault="006163A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8B53F9" w14:textId="77777777" w:rsidR="006163A6" w:rsidRPr="002462BE" w:rsidRDefault="006163A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5214AC7" w14:textId="77777777" w:rsidR="006163A6" w:rsidRPr="002462BE" w:rsidRDefault="006163A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93E8D88" w14:textId="77777777" w:rsidR="006163A6" w:rsidRPr="002462BE" w:rsidRDefault="006163A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5F305A0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A0BF097" w14:textId="77777777" w:rsidR="006163A6" w:rsidRPr="002462BE" w:rsidRDefault="006163A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719D076" w14:textId="77777777" w:rsidR="006163A6" w:rsidRPr="002462BE" w:rsidRDefault="006163A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45EFF3A" w14:textId="77777777" w:rsidR="006163A6" w:rsidRPr="002462BE" w:rsidRDefault="006163A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B725565" w14:textId="77777777" w:rsidR="006163A6" w:rsidRPr="002462BE" w:rsidRDefault="006163A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42F14F" w14:textId="77777777" w:rsidR="006163A6" w:rsidRPr="002462BE" w:rsidRDefault="006163A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3B5123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9F7BC" w14:textId="5DEF0519" w:rsidR="006163A6" w:rsidRPr="002462BE" w:rsidRDefault="00994299"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79</w:t>
            </w:r>
            <w:r w:rsidR="006163A6"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CA1CE8B" w14:textId="702B0DA7" w:rsidR="006163A6" w:rsidRPr="002462BE" w:rsidRDefault="00004BC4"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Panevėžio g. 7D, Rokiškis</w:t>
            </w:r>
          </w:p>
        </w:tc>
        <w:tc>
          <w:tcPr>
            <w:tcW w:w="1135" w:type="pct"/>
            <w:tcBorders>
              <w:top w:val="single" w:sz="4" w:space="0" w:color="auto"/>
              <w:left w:val="nil"/>
              <w:bottom w:val="single" w:sz="4" w:space="0" w:color="auto"/>
              <w:right w:val="single" w:sz="4" w:space="0" w:color="auto"/>
            </w:tcBorders>
            <w:vAlign w:val="center"/>
          </w:tcPr>
          <w:p w14:paraId="667DB63C" w14:textId="77777777" w:rsidR="006163A6" w:rsidRPr="002462BE" w:rsidRDefault="006163A6"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7FC512DB" w14:textId="77777777" w:rsidR="006163A6" w:rsidRPr="002462BE" w:rsidRDefault="006163A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14D73" w14:textId="77777777" w:rsidR="006163A6" w:rsidRPr="002462BE" w:rsidRDefault="006163A6"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0EF316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4888EDD" w14:textId="77777777" w:rsidR="006163A6" w:rsidRPr="002462BE" w:rsidRDefault="006163A6"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D87AF" w14:textId="77777777" w:rsidR="006163A6" w:rsidRPr="002462BE" w:rsidRDefault="006163A6"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AAFE6B" w14:textId="77777777" w:rsidR="006163A6" w:rsidRPr="002462BE" w:rsidRDefault="006163A6"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6163A6" w:rsidRPr="002462BE" w14:paraId="52E3AC4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34710DC" w14:textId="77777777" w:rsidR="006163A6" w:rsidRPr="002462BE" w:rsidRDefault="006163A6"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EBCF6" w14:textId="77777777" w:rsidR="006163A6" w:rsidRPr="002462BE" w:rsidRDefault="006163A6"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3F891" w14:textId="77777777" w:rsidR="006163A6" w:rsidRPr="002462BE" w:rsidRDefault="006163A6"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3557604" w14:textId="77777777" w:rsidR="006163A6" w:rsidRPr="002462BE" w:rsidRDefault="006163A6" w:rsidP="006163A6">
      <w:pPr>
        <w:pStyle w:val="Sraopastraipa"/>
        <w:spacing w:after="0" w:line="240" w:lineRule="auto"/>
        <w:rPr>
          <w:rFonts w:ascii="Calibri Light" w:hAnsi="Calibri Light" w:cs="Calibri Light"/>
          <w:b/>
          <w:sz w:val="16"/>
          <w:szCs w:val="16"/>
        </w:rPr>
      </w:pPr>
    </w:p>
    <w:p w14:paraId="009D36D9" w14:textId="77777777" w:rsidR="006163A6" w:rsidRPr="002462BE" w:rsidRDefault="006163A6" w:rsidP="006163A6">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A4DC992" w14:textId="77777777" w:rsidR="006163A6" w:rsidRPr="002462BE" w:rsidRDefault="006163A6" w:rsidP="006163A6">
      <w:pPr>
        <w:pStyle w:val="Sraopastraipa"/>
        <w:spacing w:after="0"/>
        <w:rPr>
          <w:rFonts w:ascii="Calibri Light" w:hAnsi="Calibri Light" w:cs="Calibri Light"/>
          <w:b/>
          <w:sz w:val="16"/>
          <w:szCs w:val="16"/>
          <w:lang w:val="lt-LT"/>
        </w:rPr>
      </w:pPr>
    </w:p>
    <w:p w14:paraId="3827F743" w14:textId="327C081B" w:rsidR="001D3E8F" w:rsidRPr="002462BE" w:rsidRDefault="001D3E8F" w:rsidP="001D3E8F">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6.8</w:t>
      </w:r>
      <w:r w:rsidR="00994299" w:rsidRPr="002462BE">
        <w:rPr>
          <w:rFonts w:ascii="Calibri Light" w:hAnsi="Calibri Light" w:cs="Calibri Light"/>
          <w:b/>
          <w:sz w:val="16"/>
          <w:szCs w:val="16"/>
          <w:lang w:val="lt-LT"/>
        </w:rPr>
        <w:t>0</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C36C32" w:rsidRPr="002462BE">
        <w:rPr>
          <w:rFonts w:ascii="Calibri Light" w:hAnsi="Calibri Light" w:cs="Calibri Light"/>
          <w:b/>
          <w:bCs/>
          <w:sz w:val="16"/>
          <w:szCs w:val="16"/>
          <w:lang w:val="lt-LT" w:eastAsia="lt-LT"/>
        </w:rPr>
        <w:t>Švėkšna, Šilutės r.</w:t>
      </w:r>
      <w:r w:rsidRPr="002462BE">
        <w:rPr>
          <w:rFonts w:ascii="Calibri Light" w:hAnsi="Calibri Light" w:cs="Calibri Light"/>
          <w:b/>
          <w:bCs/>
          <w:sz w:val="16"/>
          <w:szCs w:val="16"/>
          <w:lang w:val="lt-LT"/>
        </w:rPr>
        <w:t xml:space="preserve"> (8</w:t>
      </w:r>
      <w:r w:rsidR="00994299" w:rsidRPr="002462BE">
        <w:rPr>
          <w:rFonts w:ascii="Calibri Light" w:hAnsi="Calibri Light" w:cs="Calibri Light"/>
          <w:b/>
          <w:bCs/>
          <w:sz w:val="16"/>
          <w:szCs w:val="16"/>
          <w:lang w:val="lt-LT"/>
        </w:rPr>
        <w:t>0</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9A1254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459330" w14:textId="77777777" w:rsidR="001D3E8F" w:rsidRPr="002462BE" w:rsidRDefault="001D3E8F"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82C8E13" w14:textId="77777777" w:rsidR="001D3E8F" w:rsidRPr="002462BE" w:rsidRDefault="001D3E8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20534FA3" w14:textId="77777777" w:rsidR="001D3E8F" w:rsidRPr="002462BE" w:rsidRDefault="001D3E8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3722E6CC" w14:textId="77777777" w:rsidR="001D3E8F" w:rsidRPr="002462BE" w:rsidRDefault="001D3E8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0FCFDFE" w14:textId="77777777" w:rsidR="001D3E8F" w:rsidRPr="002462BE" w:rsidRDefault="001D3E8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14A8E9F8" w14:textId="77777777" w:rsidR="001D3E8F" w:rsidRPr="002462BE" w:rsidRDefault="001D3E8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2F2489C4" w14:textId="77777777" w:rsidR="001D3E8F" w:rsidRPr="002462BE" w:rsidRDefault="001D3E8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27C5E04C" w14:textId="77777777" w:rsidR="001D3E8F" w:rsidRPr="002462BE" w:rsidRDefault="001D3E8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3A9102" w14:textId="77777777" w:rsidR="001D3E8F" w:rsidRPr="002462BE" w:rsidRDefault="001D3E8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7AD9EBEA" w14:textId="77777777" w:rsidR="001D3E8F" w:rsidRPr="002462BE" w:rsidRDefault="001D3E8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153C6952" w14:textId="77777777" w:rsidR="001D3E8F" w:rsidRPr="002462BE" w:rsidRDefault="001D3E8F"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0F8A71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61F5734" w14:textId="77777777" w:rsidR="001D3E8F" w:rsidRPr="002462BE" w:rsidRDefault="001D3E8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B6133E4" w14:textId="77777777" w:rsidR="001D3E8F" w:rsidRPr="002462BE" w:rsidRDefault="001D3E8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1B108F0B" w14:textId="77777777" w:rsidR="001D3E8F" w:rsidRPr="002462BE" w:rsidRDefault="001D3E8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54C4AF9" w14:textId="77777777" w:rsidR="001D3E8F" w:rsidRPr="002462BE" w:rsidRDefault="001D3E8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E51237" w14:textId="77777777" w:rsidR="001D3E8F" w:rsidRPr="002462BE" w:rsidRDefault="001D3E8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51F7EF9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DFDE8" w14:textId="5C4DEFEF" w:rsidR="001D3E8F" w:rsidRPr="002462BE" w:rsidRDefault="001D3E8F"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8</w:t>
            </w:r>
            <w:r w:rsidR="00994299" w:rsidRPr="002462BE">
              <w:rPr>
                <w:rFonts w:ascii="Calibri Light" w:eastAsia="Times New Roman" w:hAnsi="Calibri Light" w:cs="Calibri Light"/>
                <w:sz w:val="24"/>
                <w:szCs w:val="24"/>
                <w:lang w:val="lt-LT" w:eastAsia="lt-LT"/>
              </w:rPr>
              <w:t>0</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572991B" w14:textId="6677F69B" w:rsidR="001D3E8F" w:rsidRPr="002462BE" w:rsidRDefault="00C36C32"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Švėkšna, Šilutės r.</w:t>
            </w:r>
          </w:p>
        </w:tc>
        <w:tc>
          <w:tcPr>
            <w:tcW w:w="1135" w:type="pct"/>
            <w:tcBorders>
              <w:top w:val="single" w:sz="4" w:space="0" w:color="auto"/>
              <w:left w:val="nil"/>
              <w:bottom w:val="single" w:sz="4" w:space="0" w:color="auto"/>
              <w:right w:val="single" w:sz="4" w:space="0" w:color="auto"/>
            </w:tcBorders>
            <w:vAlign w:val="center"/>
          </w:tcPr>
          <w:p w14:paraId="38686E5C" w14:textId="77777777" w:rsidR="001D3E8F" w:rsidRPr="002462BE" w:rsidRDefault="001D3E8F"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195E9930" w14:textId="77777777" w:rsidR="001D3E8F" w:rsidRPr="002462BE" w:rsidRDefault="001D3E8F"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79124" w14:textId="77777777" w:rsidR="001D3E8F" w:rsidRPr="002462BE" w:rsidRDefault="001D3E8F"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0B50AFB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FAF41B5" w14:textId="77777777" w:rsidR="001D3E8F" w:rsidRPr="002462BE" w:rsidRDefault="001D3E8F"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88C06" w14:textId="77777777" w:rsidR="001D3E8F" w:rsidRPr="002462BE" w:rsidRDefault="001D3E8F"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A0C920" w14:textId="77777777" w:rsidR="001D3E8F" w:rsidRPr="002462BE" w:rsidRDefault="001D3E8F"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1D3E8F" w:rsidRPr="002462BE" w14:paraId="54203ED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1719FDA" w14:textId="77777777" w:rsidR="001D3E8F" w:rsidRPr="002462BE" w:rsidRDefault="001D3E8F"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E33A7" w14:textId="77777777" w:rsidR="001D3E8F" w:rsidRPr="002462BE" w:rsidRDefault="001D3E8F"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0761F" w14:textId="77777777" w:rsidR="001D3E8F" w:rsidRPr="002462BE" w:rsidRDefault="001D3E8F"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7417345D" w14:textId="77777777" w:rsidR="001D3E8F" w:rsidRPr="002462BE" w:rsidRDefault="001D3E8F" w:rsidP="001D3E8F">
      <w:pPr>
        <w:pStyle w:val="Sraopastraipa"/>
        <w:spacing w:after="0" w:line="240" w:lineRule="auto"/>
        <w:rPr>
          <w:rFonts w:ascii="Calibri Light" w:hAnsi="Calibri Light" w:cs="Calibri Light"/>
          <w:b/>
          <w:sz w:val="16"/>
          <w:szCs w:val="16"/>
        </w:rPr>
      </w:pPr>
    </w:p>
    <w:p w14:paraId="3940BC76" w14:textId="77777777" w:rsidR="001D3E8F" w:rsidRPr="002462BE" w:rsidRDefault="001D3E8F" w:rsidP="001D3E8F">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038ACB45" w14:textId="77777777" w:rsidR="001D3E8F" w:rsidRPr="002462BE" w:rsidRDefault="001D3E8F" w:rsidP="001D3E8F">
      <w:pPr>
        <w:pStyle w:val="Sraopastraipa"/>
        <w:spacing w:after="0"/>
        <w:rPr>
          <w:rFonts w:ascii="Calibri Light" w:hAnsi="Calibri Light" w:cs="Calibri Light"/>
          <w:b/>
          <w:sz w:val="16"/>
          <w:szCs w:val="16"/>
        </w:rPr>
      </w:pPr>
    </w:p>
    <w:p w14:paraId="0BBCBE6B" w14:textId="77777777" w:rsidR="00007535" w:rsidRPr="002462BE" w:rsidRDefault="00007535" w:rsidP="00007535">
      <w:pPr>
        <w:pStyle w:val="Sraopastraipa"/>
        <w:spacing w:after="0"/>
        <w:rPr>
          <w:rFonts w:ascii="Calibri Light" w:hAnsi="Calibri Light" w:cs="Calibri Light"/>
          <w:b/>
          <w:sz w:val="16"/>
          <w:szCs w:val="16"/>
        </w:rPr>
      </w:pPr>
    </w:p>
    <w:p w14:paraId="135D4AEB" w14:textId="70106AF9" w:rsidR="00C36C32" w:rsidRPr="002462BE" w:rsidRDefault="00C36C32" w:rsidP="00C36C32">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6.8</w:t>
      </w:r>
      <w:r w:rsidR="00994299" w:rsidRPr="002462BE">
        <w:rPr>
          <w:rFonts w:ascii="Calibri Light" w:hAnsi="Calibri Light" w:cs="Calibri Light"/>
          <w:b/>
          <w:sz w:val="16"/>
          <w:szCs w:val="16"/>
          <w:lang w:val="lt-LT"/>
        </w:rPr>
        <w:t>1</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0D1A4D" w:rsidRPr="002462BE">
        <w:rPr>
          <w:rFonts w:ascii="Calibri Light" w:hAnsi="Calibri Light" w:cs="Calibri Light"/>
          <w:b/>
          <w:bCs/>
          <w:sz w:val="16"/>
          <w:szCs w:val="16"/>
          <w:lang w:eastAsia="lt-LT"/>
        </w:rPr>
        <w:t>Vytauto g. 20, Skuodas</w:t>
      </w:r>
      <w:r w:rsidRPr="002462BE">
        <w:rPr>
          <w:rFonts w:ascii="Calibri Light" w:hAnsi="Calibri Light" w:cs="Calibri Light"/>
          <w:b/>
          <w:bCs/>
          <w:sz w:val="16"/>
          <w:szCs w:val="16"/>
          <w:lang w:val="lt-LT"/>
        </w:rPr>
        <w:t xml:space="preserve"> (8</w:t>
      </w:r>
      <w:r w:rsidR="00994299" w:rsidRPr="002462BE">
        <w:rPr>
          <w:rFonts w:ascii="Calibri Light" w:hAnsi="Calibri Light" w:cs="Calibri Light"/>
          <w:b/>
          <w:bCs/>
          <w:sz w:val="16"/>
          <w:szCs w:val="16"/>
          <w:lang w:val="lt-LT"/>
        </w:rPr>
        <w:t>1</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1CE69B5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0FCE31" w14:textId="77777777" w:rsidR="00C36C32" w:rsidRPr="002462BE" w:rsidRDefault="00C36C32"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266302D" w14:textId="77777777" w:rsidR="00C36C32" w:rsidRPr="002462BE" w:rsidRDefault="00C36C3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5530A4A" w14:textId="77777777" w:rsidR="00C36C32" w:rsidRPr="002462BE" w:rsidRDefault="00C36C3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DBE677D" w14:textId="77777777" w:rsidR="00C36C32" w:rsidRPr="002462BE" w:rsidRDefault="00C36C3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C94FF7F" w14:textId="77777777" w:rsidR="00C36C32" w:rsidRPr="002462BE" w:rsidRDefault="00C36C3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2B1AAA37" w14:textId="77777777" w:rsidR="00C36C32" w:rsidRPr="002462BE" w:rsidRDefault="00C36C3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nurodytai kainai *</w:t>
            </w:r>
          </w:p>
        </w:tc>
        <w:tc>
          <w:tcPr>
            <w:tcW w:w="1135" w:type="pct"/>
            <w:tcBorders>
              <w:top w:val="single" w:sz="4" w:space="0" w:color="auto"/>
              <w:left w:val="nil"/>
              <w:bottom w:val="single" w:sz="4" w:space="0" w:color="auto"/>
              <w:right w:val="single" w:sz="4" w:space="0" w:color="auto"/>
            </w:tcBorders>
            <w:vAlign w:val="center"/>
          </w:tcPr>
          <w:p w14:paraId="3900DC38" w14:textId="77777777" w:rsidR="00C36C32" w:rsidRPr="002462BE" w:rsidRDefault="00C36C3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10D1AD2" w14:textId="77777777" w:rsidR="00C36C32" w:rsidRPr="002462BE" w:rsidRDefault="00C36C3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AD943" w14:textId="77777777" w:rsidR="00C36C32" w:rsidRPr="002462BE" w:rsidRDefault="00C36C3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66FD9343" w14:textId="77777777" w:rsidR="00C36C32" w:rsidRPr="002462BE" w:rsidRDefault="00C36C3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9076CD3" w14:textId="77777777" w:rsidR="00C36C32" w:rsidRPr="002462BE" w:rsidRDefault="00C36C3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133DB49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5E142E6" w14:textId="77777777" w:rsidR="00C36C32" w:rsidRPr="002462BE" w:rsidRDefault="00C36C3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DD04E8B" w14:textId="77777777" w:rsidR="00C36C32" w:rsidRPr="002462BE" w:rsidRDefault="00C36C3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7B61EDEE" w14:textId="77777777" w:rsidR="00C36C32" w:rsidRPr="002462BE" w:rsidRDefault="00C36C3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6F1AF94" w14:textId="77777777" w:rsidR="00C36C32" w:rsidRPr="002462BE" w:rsidRDefault="00C36C3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E9C52A" w14:textId="77777777" w:rsidR="00C36C32" w:rsidRPr="002462BE" w:rsidRDefault="00C36C3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A2EFD7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463157" w14:textId="2480FA02" w:rsidR="00C36C32" w:rsidRPr="002462BE" w:rsidRDefault="00C36C32"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8</w:t>
            </w:r>
            <w:r w:rsidR="00994299" w:rsidRPr="002462BE">
              <w:rPr>
                <w:rFonts w:ascii="Calibri Light" w:eastAsia="Times New Roman" w:hAnsi="Calibri Light" w:cs="Calibri Light"/>
                <w:sz w:val="24"/>
                <w:szCs w:val="24"/>
                <w:lang w:val="lt-LT" w:eastAsia="lt-LT"/>
              </w:rPr>
              <w:t>1</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CDFB5B1" w14:textId="74380FD4" w:rsidR="00C36C32" w:rsidRPr="002462BE" w:rsidRDefault="000D1A4D"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eastAsia="lt-LT"/>
              </w:rPr>
              <w:t>Vytauto g. 20, Skuodas</w:t>
            </w:r>
          </w:p>
        </w:tc>
        <w:tc>
          <w:tcPr>
            <w:tcW w:w="1135" w:type="pct"/>
            <w:tcBorders>
              <w:top w:val="single" w:sz="4" w:space="0" w:color="auto"/>
              <w:left w:val="nil"/>
              <w:bottom w:val="single" w:sz="4" w:space="0" w:color="auto"/>
              <w:right w:val="single" w:sz="4" w:space="0" w:color="auto"/>
            </w:tcBorders>
            <w:vAlign w:val="center"/>
          </w:tcPr>
          <w:p w14:paraId="6D4A0E08" w14:textId="77777777" w:rsidR="00C36C32" w:rsidRPr="002462BE" w:rsidRDefault="00C36C32"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4D0934BA" w14:textId="77777777" w:rsidR="00C36C32" w:rsidRPr="002462BE" w:rsidRDefault="00C36C3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8AC18" w14:textId="77777777" w:rsidR="00C36C32" w:rsidRPr="002462BE" w:rsidRDefault="00C36C3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1A0A54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7BEBC0A" w14:textId="77777777" w:rsidR="00C36C32" w:rsidRPr="002462BE" w:rsidRDefault="00C36C32"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07E23" w14:textId="77777777" w:rsidR="00C36C32" w:rsidRPr="002462BE" w:rsidRDefault="00C36C32"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3C886" w14:textId="77777777" w:rsidR="00C36C32" w:rsidRPr="002462BE" w:rsidRDefault="00C36C32"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C36C32" w:rsidRPr="002462BE" w14:paraId="45E4700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AF18482" w14:textId="77777777" w:rsidR="00C36C32" w:rsidRPr="002462BE" w:rsidRDefault="00C36C32"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568C2" w14:textId="77777777" w:rsidR="00C36C32" w:rsidRPr="002462BE" w:rsidRDefault="00C36C32"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0CC24" w14:textId="77777777" w:rsidR="00C36C32" w:rsidRPr="002462BE" w:rsidRDefault="00C36C3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67AB56A5" w14:textId="77777777" w:rsidR="00C36C32" w:rsidRPr="002462BE" w:rsidRDefault="00C36C32" w:rsidP="00C36C32">
      <w:pPr>
        <w:pStyle w:val="Sraopastraipa"/>
        <w:spacing w:after="0" w:line="240" w:lineRule="auto"/>
        <w:rPr>
          <w:rFonts w:ascii="Calibri Light" w:hAnsi="Calibri Light" w:cs="Calibri Light"/>
          <w:b/>
          <w:sz w:val="16"/>
          <w:szCs w:val="16"/>
        </w:rPr>
      </w:pPr>
    </w:p>
    <w:p w14:paraId="3327F36D" w14:textId="77777777" w:rsidR="00C36C32" w:rsidRPr="002462BE" w:rsidRDefault="00C36C32" w:rsidP="00C36C32">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EB25D43" w14:textId="77777777" w:rsidR="00C36C32" w:rsidRPr="002462BE" w:rsidRDefault="00C36C32" w:rsidP="00C36C32">
      <w:pPr>
        <w:pStyle w:val="Sraopastraipa"/>
        <w:spacing w:after="0"/>
        <w:rPr>
          <w:rFonts w:ascii="Calibri Light" w:hAnsi="Calibri Light" w:cs="Calibri Light"/>
          <w:b/>
          <w:sz w:val="16"/>
          <w:szCs w:val="16"/>
        </w:rPr>
      </w:pPr>
    </w:p>
    <w:p w14:paraId="3BB0A3D0" w14:textId="77777777" w:rsidR="00C36C32" w:rsidRPr="002462BE" w:rsidRDefault="00C36C32" w:rsidP="00C36C32">
      <w:pPr>
        <w:pStyle w:val="Sraopastraipa"/>
        <w:spacing w:after="0"/>
        <w:rPr>
          <w:rFonts w:ascii="Calibri Light" w:hAnsi="Calibri Light" w:cs="Calibri Light"/>
          <w:b/>
          <w:sz w:val="16"/>
          <w:szCs w:val="16"/>
        </w:rPr>
      </w:pPr>
    </w:p>
    <w:p w14:paraId="2A08ED58" w14:textId="73744920" w:rsidR="000D1A4D" w:rsidRPr="002462BE" w:rsidRDefault="000D1A4D" w:rsidP="000D1A4D">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6.8</w:t>
      </w:r>
      <w:r w:rsidR="00176223" w:rsidRPr="002462BE">
        <w:rPr>
          <w:rFonts w:ascii="Calibri Light" w:hAnsi="Calibri Light" w:cs="Calibri Light"/>
          <w:b/>
          <w:sz w:val="16"/>
          <w:szCs w:val="16"/>
          <w:lang w:val="lt-LT"/>
        </w:rPr>
        <w:t>2</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4F3C73" w:rsidRPr="002462BE">
        <w:rPr>
          <w:rFonts w:ascii="Calibri Light" w:hAnsi="Calibri Light" w:cs="Calibri Light"/>
          <w:b/>
          <w:bCs/>
          <w:sz w:val="16"/>
          <w:szCs w:val="16"/>
          <w:lang w:val="lt-LT" w:eastAsia="lt-LT"/>
        </w:rPr>
        <w:t>Plunksnų k., Šilalės r.</w:t>
      </w:r>
      <w:r w:rsidR="004F3C73"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(8</w:t>
      </w:r>
      <w:r w:rsidR="00176223" w:rsidRPr="002462BE">
        <w:rPr>
          <w:rFonts w:ascii="Calibri Light" w:hAnsi="Calibri Light" w:cs="Calibri Light"/>
          <w:b/>
          <w:bCs/>
          <w:sz w:val="16"/>
          <w:szCs w:val="16"/>
          <w:lang w:val="lt-LT"/>
        </w:rPr>
        <w:t>2</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1100516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8616BF" w14:textId="77777777" w:rsidR="000D1A4D" w:rsidRPr="002462BE" w:rsidRDefault="000D1A4D"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A2365B1" w14:textId="77777777" w:rsidR="000D1A4D" w:rsidRPr="002462BE" w:rsidRDefault="000D1A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7B011C00" w14:textId="77777777" w:rsidR="000D1A4D" w:rsidRPr="002462BE" w:rsidRDefault="000D1A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49C30FF" w14:textId="77777777" w:rsidR="000D1A4D" w:rsidRPr="002462BE" w:rsidRDefault="000D1A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2710905D" w14:textId="77777777" w:rsidR="000D1A4D" w:rsidRPr="002462BE" w:rsidRDefault="000D1A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417EFEA6" w14:textId="77777777" w:rsidR="000D1A4D" w:rsidRPr="002462BE" w:rsidRDefault="000D1A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FFC0F5B" w14:textId="77777777" w:rsidR="000D1A4D" w:rsidRPr="002462BE" w:rsidRDefault="000D1A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3E5E2DC" w14:textId="77777777" w:rsidR="000D1A4D" w:rsidRPr="002462BE" w:rsidRDefault="000D1A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3CF2BA" w14:textId="77777777" w:rsidR="000D1A4D" w:rsidRPr="002462BE" w:rsidRDefault="000D1A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6E38BD7B" w14:textId="77777777" w:rsidR="000D1A4D" w:rsidRPr="002462BE" w:rsidRDefault="000D1A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11CA17D0" w14:textId="77777777" w:rsidR="000D1A4D" w:rsidRPr="002462BE" w:rsidRDefault="000D1A4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247D036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4403AF4" w14:textId="77777777" w:rsidR="000D1A4D" w:rsidRPr="002462BE" w:rsidRDefault="000D1A4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F228E9D" w14:textId="77777777" w:rsidR="000D1A4D" w:rsidRPr="002462BE" w:rsidRDefault="000D1A4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2BC5ED0F" w14:textId="77777777" w:rsidR="000D1A4D" w:rsidRPr="002462BE" w:rsidRDefault="000D1A4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32431FD" w14:textId="77777777" w:rsidR="000D1A4D" w:rsidRPr="002462BE" w:rsidRDefault="000D1A4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E9312" w14:textId="77777777" w:rsidR="000D1A4D" w:rsidRPr="002462BE" w:rsidRDefault="000D1A4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2AEF407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F8C64F" w14:textId="6F8F697D" w:rsidR="000D1A4D" w:rsidRPr="002462BE" w:rsidRDefault="000D1A4D"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8</w:t>
            </w:r>
            <w:r w:rsidR="00176223" w:rsidRPr="002462BE">
              <w:rPr>
                <w:rFonts w:ascii="Calibri Light" w:eastAsia="Times New Roman" w:hAnsi="Calibri Light" w:cs="Calibri Light"/>
                <w:sz w:val="24"/>
                <w:szCs w:val="24"/>
                <w:lang w:val="lt-LT" w:eastAsia="lt-LT"/>
              </w:rPr>
              <w:t>2</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4DCA581" w14:textId="3513B7AC" w:rsidR="000D1A4D" w:rsidRPr="002462BE" w:rsidRDefault="004F3C73"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Plunksnų k., Šilalės r.</w:t>
            </w:r>
          </w:p>
        </w:tc>
        <w:tc>
          <w:tcPr>
            <w:tcW w:w="1135" w:type="pct"/>
            <w:tcBorders>
              <w:top w:val="single" w:sz="4" w:space="0" w:color="auto"/>
              <w:left w:val="nil"/>
              <w:bottom w:val="single" w:sz="4" w:space="0" w:color="auto"/>
              <w:right w:val="single" w:sz="4" w:space="0" w:color="auto"/>
            </w:tcBorders>
            <w:vAlign w:val="center"/>
          </w:tcPr>
          <w:p w14:paraId="7FC639C6" w14:textId="77777777" w:rsidR="000D1A4D" w:rsidRPr="002462BE" w:rsidRDefault="000D1A4D"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72A3610E" w14:textId="77777777" w:rsidR="000D1A4D" w:rsidRPr="002462BE" w:rsidRDefault="000D1A4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F474F" w14:textId="77777777" w:rsidR="000D1A4D" w:rsidRPr="002462BE" w:rsidRDefault="000D1A4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66EFAFB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78A14B7" w14:textId="77777777" w:rsidR="000D1A4D" w:rsidRPr="002462BE" w:rsidRDefault="000D1A4D"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987E2" w14:textId="77777777" w:rsidR="000D1A4D" w:rsidRPr="002462BE" w:rsidRDefault="000D1A4D"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EED1B3" w14:textId="77777777" w:rsidR="000D1A4D" w:rsidRPr="002462BE" w:rsidRDefault="000D1A4D"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0D1A4D" w:rsidRPr="002462BE" w14:paraId="1E5B36F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43605A3" w14:textId="77777777" w:rsidR="000D1A4D" w:rsidRPr="002462BE" w:rsidRDefault="000D1A4D"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2EA1F" w14:textId="77777777" w:rsidR="000D1A4D" w:rsidRPr="002462BE" w:rsidRDefault="000D1A4D"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C9208" w14:textId="77777777" w:rsidR="000D1A4D" w:rsidRPr="002462BE" w:rsidRDefault="000D1A4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C587786" w14:textId="77777777" w:rsidR="000D1A4D" w:rsidRPr="002462BE" w:rsidRDefault="000D1A4D" w:rsidP="000D1A4D">
      <w:pPr>
        <w:pStyle w:val="Sraopastraipa"/>
        <w:spacing w:after="0" w:line="240" w:lineRule="auto"/>
        <w:rPr>
          <w:rFonts w:ascii="Calibri Light" w:hAnsi="Calibri Light" w:cs="Calibri Light"/>
          <w:b/>
          <w:sz w:val="16"/>
          <w:szCs w:val="16"/>
        </w:rPr>
      </w:pPr>
    </w:p>
    <w:p w14:paraId="58EE28B1" w14:textId="77777777" w:rsidR="000D1A4D" w:rsidRPr="002462BE" w:rsidRDefault="000D1A4D" w:rsidP="000D1A4D">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39C0669" w14:textId="77777777" w:rsidR="000D1A4D" w:rsidRPr="002462BE" w:rsidRDefault="000D1A4D" w:rsidP="000D1A4D">
      <w:pPr>
        <w:pStyle w:val="Sraopastraipa"/>
        <w:spacing w:after="0"/>
        <w:rPr>
          <w:rFonts w:ascii="Calibri Light" w:hAnsi="Calibri Light" w:cs="Calibri Light"/>
          <w:b/>
          <w:sz w:val="16"/>
          <w:szCs w:val="16"/>
        </w:rPr>
      </w:pPr>
    </w:p>
    <w:p w14:paraId="265B4A0F" w14:textId="564E5533" w:rsidR="003178F7" w:rsidRPr="002462BE" w:rsidRDefault="003178F7" w:rsidP="003178F7">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6.8</w:t>
      </w:r>
      <w:r w:rsidR="00D377A5" w:rsidRPr="002462BE">
        <w:rPr>
          <w:rFonts w:ascii="Calibri Light" w:hAnsi="Calibri Light" w:cs="Calibri Light"/>
          <w:b/>
          <w:sz w:val="16"/>
          <w:szCs w:val="16"/>
          <w:lang w:val="lt-LT"/>
        </w:rPr>
        <w:t>3</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AA0B1E" w:rsidRPr="002462BE">
        <w:rPr>
          <w:rFonts w:ascii="Calibri Light" w:hAnsi="Calibri Light" w:cs="Calibri Light"/>
          <w:b/>
          <w:bCs/>
          <w:sz w:val="16"/>
          <w:szCs w:val="16"/>
          <w:lang w:eastAsia="lt-LT"/>
        </w:rPr>
        <w:t>Vytauto g. 16</w:t>
      </w:r>
      <w:r w:rsidR="00AA0B1E" w:rsidRPr="002462BE">
        <w:rPr>
          <w:rFonts w:ascii="Calibri Light" w:hAnsi="Calibri Light" w:cs="Calibri Light"/>
          <w:b/>
          <w:bCs/>
          <w:sz w:val="16"/>
          <w:szCs w:val="16"/>
          <w:lang w:val="lt-LT" w:eastAsia="lt-LT"/>
        </w:rPr>
        <w:t>, Tauragė</w:t>
      </w:r>
      <w:r w:rsidR="00AA0B1E"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(8</w:t>
      </w:r>
      <w:r w:rsidR="00D377A5" w:rsidRPr="002462BE">
        <w:rPr>
          <w:rFonts w:ascii="Calibri Light" w:hAnsi="Calibri Light" w:cs="Calibri Light"/>
          <w:b/>
          <w:bCs/>
          <w:sz w:val="16"/>
          <w:szCs w:val="16"/>
          <w:lang w:val="lt-LT"/>
        </w:rPr>
        <w:t>3</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DC1814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34FB4B" w14:textId="77777777" w:rsidR="003178F7" w:rsidRPr="002462BE" w:rsidRDefault="003178F7"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699178D" w14:textId="77777777" w:rsidR="003178F7" w:rsidRPr="002462BE" w:rsidRDefault="003178F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1A297BFA" w14:textId="77777777" w:rsidR="003178F7" w:rsidRPr="002462BE" w:rsidRDefault="003178F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4485F40C" w14:textId="77777777" w:rsidR="003178F7" w:rsidRPr="002462BE" w:rsidRDefault="003178F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1F03C1C" w14:textId="77777777" w:rsidR="003178F7" w:rsidRPr="002462BE" w:rsidRDefault="003178F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83EF083" w14:textId="77777777" w:rsidR="003178F7" w:rsidRPr="002462BE" w:rsidRDefault="003178F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19DB27A" w14:textId="77777777" w:rsidR="003178F7" w:rsidRPr="002462BE" w:rsidRDefault="003178F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19D4A07B" w14:textId="77777777" w:rsidR="003178F7" w:rsidRPr="002462BE" w:rsidRDefault="003178F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1D3DF8" w14:textId="77777777" w:rsidR="003178F7" w:rsidRPr="002462BE" w:rsidRDefault="003178F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5DF0350" w14:textId="77777777" w:rsidR="003178F7" w:rsidRPr="002462BE" w:rsidRDefault="003178F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478ED656" w14:textId="77777777" w:rsidR="003178F7" w:rsidRPr="002462BE" w:rsidRDefault="003178F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D5C811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38A3B92" w14:textId="77777777" w:rsidR="003178F7" w:rsidRPr="002462BE" w:rsidRDefault="003178F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91C064A" w14:textId="77777777" w:rsidR="003178F7" w:rsidRPr="002462BE" w:rsidRDefault="003178F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32A0BD8" w14:textId="77777777" w:rsidR="003178F7" w:rsidRPr="002462BE" w:rsidRDefault="003178F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F151177" w14:textId="77777777" w:rsidR="003178F7" w:rsidRPr="002462BE" w:rsidRDefault="003178F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4C04AE" w14:textId="77777777" w:rsidR="003178F7" w:rsidRPr="002462BE" w:rsidRDefault="003178F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72554A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D24A0B" w14:textId="3D64F527" w:rsidR="003178F7" w:rsidRPr="002462BE" w:rsidRDefault="003178F7"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8</w:t>
            </w:r>
            <w:r w:rsidR="00D377A5" w:rsidRPr="002462BE">
              <w:rPr>
                <w:rFonts w:ascii="Calibri Light" w:eastAsia="Times New Roman" w:hAnsi="Calibri Light" w:cs="Calibri Light"/>
                <w:sz w:val="24"/>
                <w:szCs w:val="24"/>
                <w:lang w:val="lt-LT" w:eastAsia="lt-LT"/>
              </w:rPr>
              <w:t>3</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E6F624A" w14:textId="7557B694" w:rsidR="003178F7" w:rsidRPr="002462BE" w:rsidRDefault="00AA0B1E"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Vytauto g. 16, Tauragė</w:t>
            </w:r>
          </w:p>
        </w:tc>
        <w:tc>
          <w:tcPr>
            <w:tcW w:w="1135" w:type="pct"/>
            <w:tcBorders>
              <w:top w:val="single" w:sz="4" w:space="0" w:color="auto"/>
              <w:left w:val="nil"/>
              <w:bottom w:val="single" w:sz="4" w:space="0" w:color="auto"/>
              <w:right w:val="single" w:sz="4" w:space="0" w:color="auto"/>
            </w:tcBorders>
            <w:vAlign w:val="center"/>
          </w:tcPr>
          <w:p w14:paraId="621A5FA3" w14:textId="77777777" w:rsidR="003178F7" w:rsidRPr="002462BE" w:rsidRDefault="003178F7"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28D3D73E" w14:textId="77777777" w:rsidR="003178F7" w:rsidRPr="002462BE" w:rsidRDefault="003178F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535FF" w14:textId="77777777" w:rsidR="003178F7" w:rsidRPr="002462BE" w:rsidRDefault="003178F7"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7C373EC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E2C4190" w14:textId="77777777" w:rsidR="003178F7" w:rsidRPr="002462BE" w:rsidRDefault="003178F7"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DBF712" w14:textId="77777777" w:rsidR="003178F7" w:rsidRPr="002462BE" w:rsidRDefault="003178F7"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A24B7F" w14:textId="77777777" w:rsidR="003178F7" w:rsidRPr="002462BE" w:rsidRDefault="003178F7"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3178F7" w:rsidRPr="002462BE" w14:paraId="11EC859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E70F505" w14:textId="77777777" w:rsidR="003178F7" w:rsidRPr="002462BE" w:rsidRDefault="003178F7"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4A3A5" w14:textId="77777777" w:rsidR="003178F7" w:rsidRPr="002462BE" w:rsidRDefault="003178F7"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6E142" w14:textId="77777777" w:rsidR="003178F7" w:rsidRPr="002462BE" w:rsidRDefault="003178F7"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39CE62FA" w14:textId="77777777" w:rsidR="003178F7" w:rsidRPr="002462BE" w:rsidRDefault="003178F7" w:rsidP="003178F7">
      <w:pPr>
        <w:pStyle w:val="Sraopastraipa"/>
        <w:spacing w:after="0" w:line="240" w:lineRule="auto"/>
        <w:rPr>
          <w:rFonts w:ascii="Calibri Light" w:hAnsi="Calibri Light" w:cs="Calibri Light"/>
          <w:b/>
          <w:sz w:val="16"/>
          <w:szCs w:val="16"/>
        </w:rPr>
      </w:pPr>
    </w:p>
    <w:p w14:paraId="3DB7D83A" w14:textId="77777777" w:rsidR="003178F7" w:rsidRPr="002462BE" w:rsidRDefault="003178F7" w:rsidP="003178F7">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0EF06E1" w14:textId="77777777" w:rsidR="003178F7" w:rsidRPr="002462BE" w:rsidRDefault="003178F7" w:rsidP="003178F7">
      <w:pPr>
        <w:pStyle w:val="Sraopastraipa"/>
        <w:spacing w:after="0"/>
        <w:rPr>
          <w:rFonts w:ascii="Calibri Light" w:hAnsi="Calibri Light" w:cs="Calibri Light"/>
          <w:b/>
          <w:sz w:val="16"/>
          <w:szCs w:val="16"/>
        </w:rPr>
      </w:pPr>
    </w:p>
    <w:p w14:paraId="722BAD43" w14:textId="716A073A" w:rsidR="00AA0B1E" w:rsidRPr="002462BE" w:rsidRDefault="00AA0B1E" w:rsidP="00AA0B1E">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D377A5" w:rsidRPr="002462BE">
        <w:rPr>
          <w:rFonts w:ascii="Calibri Light" w:hAnsi="Calibri Light" w:cs="Calibri Light"/>
          <w:b/>
          <w:sz w:val="16"/>
          <w:szCs w:val="16"/>
          <w:lang w:val="lt-LT"/>
        </w:rPr>
        <w:t>84</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DC53E0" w:rsidRPr="002462BE">
        <w:rPr>
          <w:rFonts w:ascii="Calibri Light" w:hAnsi="Calibri Light" w:cs="Calibri Light"/>
          <w:b/>
          <w:bCs/>
          <w:sz w:val="16"/>
          <w:szCs w:val="16"/>
          <w:lang w:val="lt-LT" w:eastAsia="lt-LT"/>
        </w:rPr>
        <w:t>Plungės g. 78A, Telšiai</w:t>
      </w:r>
      <w:r w:rsidRPr="002462BE">
        <w:rPr>
          <w:rFonts w:ascii="Calibri Light" w:hAnsi="Calibri Light" w:cs="Calibri Light"/>
          <w:b/>
          <w:bCs/>
          <w:sz w:val="16"/>
          <w:szCs w:val="16"/>
          <w:lang w:val="lt-LT"/>
        </w:rPr>
        <w:t xml:space="preserve"> (</w:t>
      </w:r>
      <w:r w:rsidR="00D377A5" w:rsidRPr="002462BE">
        <w:rPr>
          <w:rFonts w:ascii="Calibri Light" w:hAnsi="Calibri Light" w:cs="Calibri Light"/>
          <w:b/>
          <w:bCs/>
          <w:sz w:val="16"/>
          <w:szCs w:val="16"/>
          <w:lang w:val="lt-LT"/>
        </w:rPr>
        <w:t>84</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7A08A6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A2D994" w14:textId="77777777" w:rsidR="00AA0B1E" w:rsidRPr="002462BE" w:rsidRDefault="00AA0B1E"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281CE84" w14:textId="77777777" w:rsidR="00AA0B1E" w:rsidRPr="002462BE" w:rsidRDefault="00AA0B1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58DC904B" w14:textId="77777777" w:rsidR="00AA0B1E" w:rsidRPr="002462BE" w:rsidRDefault="00AA0B1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0986E21" w14:textId="77777777" w:rsidR="00AA0B1E" w:rsidRPr="002462BE" w:rsidRDefault="00AA0B1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12C5BC83" w14:textId="77777777" w:rsidR="00AA0B1E" w:rsidRPr="002462BE" w:rsidRDefault="00AA0B1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46DD9CDF" w14:textId="77777777" w:rsidR="00AA0B1E" w:rsidRPr="002462BE" w:rsidRDefault="00AA0B1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ED7E217" w14:textId="77777777" w:rsidR="00AA0B1E" w:rsidRPr="002462BE" w:rsidRDefault="00AA0B1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B096657" w14:textId="77777777" w:rsidR="00AA0B1E" w:rsidRPr="002462BE" w:rsidRDefault="00AA0B1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A81D94" w14:textId="77777777" w:rsidR="00AA0B1E" w:rsidRPr="002462BE" w:rsidRDefault="00AA0B1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768387E9" w14:textId="77777777" w:rsidR="00AA0B1E" w:rsidRPr="002462BE" w:rsidRDefault="00AA0B1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F01EAFC" w14:textId="77777777" w:rsidR="00AA0B1E" w:rsidRPr="002462BE" w:rsidRDefault="00AA0B1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7D018C6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4EA8ED9" w14:textId="77777777" w:rsidR="00AA0B1E" w:rsidRPr="002462BE" w:rsidRDefault="00AA0B1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576F75F" w14:textId="77777777" w:rsidR="00AA0B1E" w:rsidRPr="002462BE" w:rsidRDefault="00AA0B1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FFCB781" w14:textId="77777777" w:rsidR="00AA0B1E" w:rsidRPr="002462BE" w:rsidRDefault="00AA0B1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D1887FB" w14:textId="77777777" w:rsidR="00AA0B1E" w:rsidRPr="002462BE" w:rsidRDefault="00AA0B1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25AA42" w14:textId="77777777" w:rsidR="00AA0B1E" w:rsidRPr="002462BE" w:rsidRDefault="00AA0B1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5F471C5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430DF" w14:textId="2AB35FD2" w:rsidR="00AA0B1E" w:rsidRPr="002462BE" w:rsidRDefault="00D377A5"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84</w:t>
            </w:r>
            <w:r w:rsidR="00AA0B1E"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783B2C0" w14:textId="4C945F5C" w:rsidR="00AA0B1E" w:rsidRPr="002462BE" w:rsidRDefault="00DC53E0"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Plungės g. 78A, Telšiai</w:t>
            </w:r>
          </w:p>
        </w:tc>
        <w:tc>
          <w:tcPr>
            <w:tcW w:w="1135" w:type="pct"/>
            <w:tcBorders>
              <w:top w:val="single" w:sz="4" w:space="0" w:color="auto"/>
              <w:left w:val="nil"/>
              <w:bottom w:val="single" w:sz="4" w:space="0" w:color="auto"/>
              <w:right w:val="single" w:sz="4" w:space="0" w:color="auto"/>
            </w:tcBorders>
            <w:vAlign w:val="center"/>
          </w:tcPr>
          <w:p w14:paraId="426D647D" w14:textId="77777777" w:rsidR="00AA0B1E" w:rsidRPr="002462BE" w:rsidRDefault="00AA0B1E"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79B4E919" w14:textId="77777777" w:rsidR="00AA0B1E" w:rsidRPr="002462BE" w:rsidRDefault="00AA0B1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F4E2F" w14:textId="77777777" w:rsidR="00AA0B1E" w:rsidRPr="002462BE" w:rsidRDefault="00AA0B1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4184F3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6172972" w14:textId="77777777" w:rsidR="00AA0B1E" w:rsidRPr="002462BE" w:rsidRDefault="00AA0B1E"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DCD37" w14:textId="77777777" w:rsidR="00AA0B1E" w:rsidRPr="002462BE" w:rsidRDefault="00AA0B1E"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D65F72" w14:textId="77777777" w:rsidR="00AA0B1E" w:rsidRPr="002462BE" w:rsidRDefault="00AA0B1E"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AA0B1E" w:rsidRPr="002462BE" w14:paraId="73F6E64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3A2C14F" w14:textId="77777777" w:rsidR="00AA0B1E" w:rsidRPr="002462BE" w:rsidRDefault="00AA0B1E"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EE631" w14:textId="77777777" w:rsidR="00AA0B1E" w:rsidRPr="002462BE" w:rsidRDefault="00AA0B1E"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1AE42" w14:textId="77777777" w:rsidR="00AA0B1E" w:rsidRPr="002462BE" w:rsidRDefault="00AA0B1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61EC2201" w14:textId="77777777" w:rsidR="00AA0B1E" w:rsidRPr="002462BE" w:rsidRDefault="00AA0B1E" w:rsidP="00AA0B1E">
      <w:pPr>
        <w:pStyle w:val="Sraopastraipa"/>
        <w:spacing w:after="0" w:line="240" w:lineRule="auto"/>
        <w:rPr>
          <w:rFonts w:ascii="Calibri Light" w:hAnsi="Calibri Light" w:cs="Calibri Light"/>
          <w:b/>
          <w:sz w:val="16"/>
          <w:szCs w:val="16"/>
        </w:rPr>
      </w:pPr>
    </w:p>
    <w:p w14:paraId="3AE16AD6" w14:textId="77777777" w:rsidR="00AA0B1E" w:rsidRPr="002462BE" w:rsidRDefault="00AA0B1E" w:rsidP="00AA0B1E">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74CC71D9" w14:textId="77777777" w:rsidR="00AA0B1E" w:rsidRPr="002462BE" w:rsidRDefault="00AA0B1E" w:rsidP="00AA0B1E">
      <w:pPr>
        <w:pStyle w:val="Sraopastraipa"/>
        <w:spacing w:after="0"/>
        <w:rPr>
          <w:rFonts w:ascii="Calibri Light" w:hAnsi="Calibri Light" w:cs="Calibri Light"/>
          <w:b/>
          <w:sz w:val="16"/>
          <w:szCs w:val="16"/>
          <w:lang w:val="lt-LT"/>
        </w:rPr>
      </w:pPr>
    </w:p>
    <w:p w14:paraId="6FC62310" w14:textId="5B5D5872" w:rsidR="00B31333" w:rsidRPr="002462BE" w:rsidRDefault="00B31333" w:rsidP="00B31333">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D377A5" w:rsidRPr="002462BE">
        <w:rPr>
          <w:rFonts w:ascii="Calibri Light" w:hAnsi="Calibri Light" w:cs="Calibri Light"/>
          <w:b/>
          <w:sz w:val="16"/>
          <w:szCs w:val="16"/>
          <w:lang w:val="lt-LT"/>
        </w:rPr>
        <w:t>85</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C81035" w:rsidRPr="002462BE">
        <w:rPr>
          <w:rFonts w:ascii="Calibri Light" w:hAnsi="Calibri Light" w:cs="Calibri Light"/>
          <w:b/>
          <w:bCs/>
          <w:sz w:val="16"/>
          <w:szCs w:val="16"/>
          <w:lang w:val="lt-LT" w:eastAsia="lt-LT"/>
        </w:rPr>
        <w:t>Vaižganto g. 13, Kaun</w:t>
      </w:r>
      <w:r w:rsidR="001029D6" w:rsidRPr="002462BE">
        <w:rPr>
          <w:rFonts w:ascii="Calibri Light" w:hAnsi="Calibri Light" w:cs="Calibri Light"/>
          <w:b/>
          <w:bCs/>
          <w:sz w:val="16"/>
          <w:szCs w:val="16"/>
          <w:lang w:val="lt-LT" w:eastAsia="lt-LT"/>
        </w:rPr>
        <w:t>as</w:t>
      </w:r>
      <w:r w:rsidR="00C81035"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w:t>
      </w:r>
      <w:r w:rsidR="00D377A5" w:rsidRPr="002462BE">
        <w:rPr>
          <w:rFonts w:ascii="Calibri Light" w:hAnsi="Calibri Light" w:cs="Calibri Light"/>
          <w:b/>
          <w:bCs/>
          <w:sz w:val="16"/>
          <w:szCs w:val="16"/>
          <w:lang w:val="lt-LT"/>
        </w:rPr>
        <w:t>85</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2A1CC91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3C0EEE" w14:textId="77777777" w:rsidR="00B31333" w:rsidRPr="002462BE" w:rsidRDefault="00B31333"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Pirkimo objekto  </w:t>
            </w:r>
            <w:r w:rsidRPr="002462BE">
              <w:rPr>
                <w:rFonts w:ascii="Calibri Light" w:eastAsia="Times New Roman" w:hAnsi="Calibri Light" w:cs="Calibri Light"/>
                <w:sz w:val="20"/>
                <w:szCs w:val="20"/>
                <w:lang w:val="lt-LT" w:eastAsia="lt-LT"/>
              </w:rPr>
              <w:lastRenderedPageBreak/>
              <w:t>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E158C83" w14:textId="77777777" w:rsidR="00B31333" w:rsidRPr="002462BE" w:rsidRDefault="00B313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SMRRT įrangos</w:t>
            </w:r>
          </w:p>
          <w:p w14:paraId="7BBC6570" w14:textId="77777777" w:rsidR="00B31333" w:rsidRPr="002462BE" w:rsidRDefault="00B313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58C7074" w14:textId="77777777" w:rsidR="00B31333" w:rsidRPr="002462BE" w:rsidRDefault="00B313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su koordinatėmis ir talpinimo aukščio</w:t>
            </w:r>
          </w:p>
          <w:p w14:paraId="77C2C1DE" w14:textId="77777777" w:rsidR="00B31333" w:rsidRPr="002462BE" w:rsidRDefault="00B313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594568A" w14:textId="77777777" w:rsidR="00B31333" w:rsidRPr="002462BE" w:rsidRDefault="00B313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26C8AD66" w14:textId="77777777" w:rsidR="00B31333" w:rsidRPr="002462BE" w:rsidRDefault="00B313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lastRenderedPageBreak/>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BB0DD8B" w14:textId="77777777" w:rsidR="00B31333" w:rsidRPr="002462BE" w:rsidRDefault="00B313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30263D" w14:textId="77777777" w:rsidR="00B31333" w:rsidRPr="002462BE" w:rsidRDefault="00B313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137DF09" w14:textId="77777777" w:rsidR="00B31333" w:rsidRPr="002462BE" w:rsidRDefault="00B313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7740CD3" w14:textId="77777777" w:rsidR="00B31333" w:rsidRPr="002462BE" w:rsidRDefault="00B3133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6E6E111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D5BCB1B" w14:textId="77777777" w:rsidR="00B31333" w:rsidRPr="002462BE" w:rsidRDefault="00B3133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58B8A6C" w14:textId="77777777" w:rsidR="00B31333" w:rsidRPr="002462BE" w:rsidRDefault="00B3133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454A333E" w14:textId="77777777" w:rsidR="00B31333" w:rsidRPr="002462BE" w:rsidRDefault="00B3133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4A9C9B7A" w14:textId="77777777" w:rsidR="00B31333" w:rsidRPr="002462BE" w:rsidRDefault="00B3133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057BDF" w14:textId="77777777" w:rsidR="00B31333" w:rsidRPr="002462BE" w:rsidRDefault="00B3133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396CF0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91D182" w14:textId="60C2997C" w:rsidR="00B31333" w:rsidRPr="002462BE" w:rsidRDefault="00D377A5"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85</w:t>
            </w:r>
            <w:r w:rsidR="00B31333"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81F2657" w14:textId="6F873EB9" w:rsidR="00B31333" w:rsidRPr="002462BE" w:rsidRDefault="00C81035"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Vaižganto g. 13, Kaun</w:t>
            </w:r>
            <w:r w:rsidR="001029D6" w:rsidRPr="002462BE">
              <w:rPr>
                <w:rFonts w:ascii="Calibri Light" w:hAnsi="Calibri Light" w:cs="Calibri Light"/>
                <w:sz w:val="20"/>
                <w:szCs w:val="20"/>
                <w:lang w:val="lt-LT" w:eastAsia="lt-LT"/>
              </w:rPr>
              <w:t>as</w:t>
            </w:r>
          </w:p>
        </w:tc>
        <w:tc>
          <w:tcPr>
            <w:tcW w:w="1135" w:type="pct"/>
            <w:tcBorders>
              <w:top w:val="single" w:sz="4" w:space="0" w:color="auto"/>
              <w:left w:val="nil"/>
              <w:bottom w:val="single" w:sz="4" w:space="0" w:color="auto"/>
              <w:right w:val="single" w:sz="4" w:space="0" w:color="auto"/>
            </w:tcBorders>
            <w:vAlign w:val="center"/>
          </w:tcPr>
          <w:p w14:paraId="0E0EC7B4" w14:textId="77777777" w:rsidR="00B31333" w:rsidRPr="002462BE" w:rsidRDefault="00B31333"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80FEDAD" w14:textId="77777777" w:rsidR="00B31333" w:rsidRPr="002462BE" w:rsidRDefault="00B3133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DE2E9" w14:textId="77777777" w:rsidR="00B31333" w:rsidRPr="002462BE" w:rsidRDefault="00B3133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A1687E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B91E75C" w14:textId="77777777" w:rsidR="00B31333" w:rsidRPr="002462BE" w:rsidRDefault="00B31333"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592C2" w14:textId="77777777" w:rsidR="00B31333" w:rsidRPr="002462BE" w:rsidRDefault="00B31333"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BBEA40" w14:textId="77777777" w:rsidR="00B31333" w:rsidRPr="002462BE" w:rsidRDefault="00B31333"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B31333" w:rsidRPr="002462BE" w14:paraId="3E03460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D692713" w14:textId="77777777" w:rsidR="00B31333" w:rsidRPr="002462BE" w:rsidRDefault="00B31333"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CE289" w14:textId="77777777" w:rsidR="00B31333" w:rsidRPr="002462BE" w:rsidRDefault="00B31333"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B8B7E" w14:textId="77777777" w:rsidR="00B31333" w:rsidRPr="002462BE" w:rsidRDefault="00B3133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1EA1570D" w14:textId="77777777" w:rsidR="00B31333" w:rsidRPr="002462BE" w:rsidRDefault="00B31333" w:rsidP="00B31333">
      <w:pPr>
        <w:pStyle w:val="Sraopastraipa"/>
        <w:spacing w:after="0" w:line="240" w:lineRule="auto"/>
        <w:rPr>
          <w:rFonts w:ascii="Calibri Light" w:hAnsi="Calibri Light" w:cs="Calibri Light"/>
          <w:b/>
          <w:sz w:val="16"/>
          <w:szCs w:val="16"/>
        </w:rPr>
      </w:pPr>
    </w:p>
    <w:p w14:paraId="2E955A87" w14:textId="77777777" w:rsidR="00B31333" w:rsidRPr="002462BE" w:rsidRDefault="00B31333" w:rsidP="00B31333">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32BEA77D" w14:textId="77777777" w:rsidR="00B31333" w:rsidRPr="002462BE" w:rsidRDefault="00B31333" w:rsidP="00B31333">
      <w:pPr>
        <w:pStyle w:val="Sraopastraipa"/>
        <w:spacing w:after="0"/>
        <w:rPr>
          <w:rFonts w:ascii="Calibri Light" w:hAnsi="Calibri Light" w:cs="Calibri Light"/>
          <w:b/>
          <w:sz w:val="16"/>
          <w:szCs w:val="16"/>
        </w:rPr>
      </w:pPr>
    </w:p>
    <w:p w14:paraId="5D550503" w14:textId="16E1605B" w:rsidR="001029D6" w:rsidRPr="002462BE" w:rsidRDefault="001029D6" w:rsidP="001029D6">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D377A5" w:rsidRPr="002462BE">
        <w:rPr>
          <w:rFonts w:ascii="Calibri Light" w:hAnsi="Calibri Light" w:cs="Calibri Light"/>
          <w:b/>
          <w:sz w:val="16"/>
          <w:szCs w:val="16"/>
          <w:lang w:val="lt-LT"/>
        </w:rPr>
        <w:t>86</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1E50A8" w:rsidRPr="002462BE">
        <w:rPr>
          <w:rFonts w:ascii="Calibri Light" w:hAnsi="Calibri Light" w:cs="Calibri Light"/>
          <w:b/>
          <w:bCs/>
          <w:sz w:val="16"/>
          <w:szCs w:val="16"/>
          <w:lang w:val="lt-LT" w:eastAsia="lt-LT"/>
        </w:rPr>
        <w:t>Viešintos, Televizijos g. 16</w:t>
      </w:r>
      <w:r w:rsidRPr="002462BE">
        <w:rPr>
          <w:rFonts w:ascii="Calibri Light" w:hAnsi="Calibri Light" w:cs="Calibri Light"/>
          <w:b/>
          <w:bCs/>
          <w:sz w:val="16"/>
          <w:szCs w:val="16"/>
          <w:lang w:val="lt-LT"/>
        </w:rPr>
        <w:t xml:space="preserve"> (</w:t>
      </w:r>
      <w:r w:rsidR="00D377A5" w:rsidRPr="002462BE">
        <w:rPr>
          <w:rFonts w:ascii="Calibri Light" w:hAnsi="Calibri Light" w:cs="Calibri Light"/>
          <w:b/>
          <w:bCs/>
          <w:sz w:val="16"/>
          <w:szCs w:val="16"/>
          <w:lang w:val="lt-LT"/>
        </w:rPr>
        <w:t>86</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458A36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AE3DED" w14:textId="77777777" w:rsidR="001029D6" w:rsidRPr="002462BE" w:rsidRDefault="001029D6"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48A6DE9" w14:textId="77777777" w:rsidR="001029D6" w:rsidRPr="002462BE" w:rsidRDefault="001029D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DA7620E" w14:textId="77777777" w:rsidR="001029D6" w:rsidRPr="002462BE" w:rsidRDefault="001029D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96987D4" w14:textId="77777777" w:rsidR="001029D6" w:rsidRPr="002462BE" w:rsidRDefault="001029D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08CBA90" w14:textId="77777777" w:rsidR="001029D6" w:rsidRPr="002462BE" w:rsidRDefault="001029D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1DE0B63" w14:textId="77777777" w:rsidR="001029D6" w:rsidRPr="002462BE" w:rsidRDefault="001029D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E67D670" w14:textId="77777777" w:rsidR="001029D6" w:rsidRPr="002462BE" w:rsidRDefault="001029D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209A8219" w14:textId="77777777" w:rsidR="001029D6" w:rsidRPr="002462BE" w:rsidRDefault="001029D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7DB2DA" w14:textId="77777777" w:rsidR="001029D6" w:rsidRPr="002462BE" w:rsidRDefault="001029D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0B4330C3" w14:textId="77777777" w:rsidR="001029D6" w:rsidRPr="002462BE" w:rsidRDefault="001029D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BB25AF8" w14:textId="77777777" w:rsidR="001029D6" w:rsidRPr="002462BE" w:rsidRDefault="001029D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5B156DC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7826371" w14:textId="77777777" w:rsidR="001029D6" w:rsidRPr="002462BE" w:rsidRDefault="001029D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02DAD9C" w14:textId="77777777" w:rsidR="001029D6" w:rsidRPr="002462BE" w:rsidRDefault="001029D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6369FF0E" w14:textId="77777777" w:rsidR="001029D6" w:rsidRPr="002462BE" w:rsidRDefault="001029D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46A9D91" w14:textId="77777777" w:rsidR="001029D6" w:rsidRPr="002462BE" w:rsidRDefault="001029D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2BA994" w14:textId="77777777" w:rsidR="001029D6" w:rsidRPr="002462BE" w:rsidRDefault="001029D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AFB960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2245E9" w14:textId="289AB568" w:rsidR="001029D6" w:rsidRPr="002462BE" w:rsidRDefault="00D377A5"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86</w:t>
            </w:r>
            <w:r w:rsidR="001029D6"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DE0DFD3" w14:textId="50282FFC" w:rsidR="001029D6" w:rsidRPr="002462BE" w:rsidRDefault="001E50A8"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Viešintos, Televizijos g. 16</w:t>
            </w:r>
          </w:p>
        </w:tc>
        <w:tc>
          <w:tcPr>
            <w:tcW w:w="1135" w:type="pct"/>
            <w:tcBorders>
              <w:top w:val="single" w:sz="4" w:space="0" w:color="auto"/>
              <w:left w:val="nil"/>
              <w:bottom w:val="single" w:sz="4" w:space="0" w:color="auto"/>
              <w:right w:val="single" w:sz="4" w:space="0" w:color="auto"/>
            </w:tcBorders>
            <w:vAlign w:val="center"/>
          </w:tcPr>
          <w:p w14:paraId="56F775DF" w14:textId="77777777" w:rsidR="001029D6" w:rsidRPr="002462BE" w:rsidRDefault="001029D6"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E71CC24" w14:textId="77777777" w:rsidR="001029D6" w:rsidRPr="002462BE" w:rsidRDefault="001029D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18302" w14:textId="77777777" w:rsidR="001029D6" w:rsidRPr="002462BE" w:rsidRDefault="001029D6"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803363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0B679A2" w14:textId="77777777" w:rsidR="001029D6" w:rsidRPr="002462BE" w:rsidRDefault="001029D6"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650A74" w14:textId="77777777" w:rsidR="001029D6" w:rsidRPr="002462BE" w:rsidRDefault="001029D6"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ECC5F" w14:textId="77777777" w:rsidR="001029D6" w:rsidRPr="002462BE" w:rsidRDefault="001029D6"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1029D6" w:rsidRPr="002462BE" w14:paraId="051E5F5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E44F1A5" w14:textId="77777777" w:rsidR="001029D6" w:rsidRPr="002462BE" w:rsidRDefault="001029D6"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709DB" w14:textId="77777777" w:rsidR="001029D6" w:rsidRPr="002462BE" w:rsidRDefault="001029D6"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1D1E6" w14:textId="77777777" w:rsidR="001029D6" w:rsidRPr="002462BE" w:rsidRDefault="001029D6"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793D4188" w14:textId="77777777" w:rsidR="001029D6" w:rsidRPr="002462BE" w:rsidRDefault="001029D6" w:rsidP="001029D6">
      <w:pPr>
        <w:pStyle w:val="Sraopastraipa"/>
        <w:spacing w:after="0" w:line="240" w:lineRule="auto"/>
        <w:rPr>
          <w:rFonts w:ascii="Calibri Light" w:hAnsi="Calibri Light" w:cs="Calibri Light"/>
          <w:b/>
          <w:sz w:val="16"/>
          <w:szCs w:val="16"/>
        </w:rPr>
      </w:pPr>
    </w:p>
    <w:p w14:paraId="3E07FAF0" w14:textId="77777777" w:rsidR="001029D6" w:rsidRPr="002462BE" w:rsidRDefault="001029D6" w:rsidP="001029D6">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3329ED4" w14:textId="77777777" w:rsidR="001029D6" w:rsidRPr="002462BE" w:rsidRDefault="001029D6" w:rsidP="001029D6">
      <w:pPr>
        <w:pStyle w:val="Sraopastraipa"/>
        <w:spacing w:after="0"/>
        <w:rPr>
          <w:rFonts w:ascii="Calibri Light" w:hAnsi="Calibri Light" w:cs="Calibri Light"/>
          <w:b/>
          <w:sz w:val="16"/>
          <w:szCs w:val="16"/>
        </w:rPr>
      </w:pPr>
    </w:p>
    <w:p w14:paraId="226C72CA" w14:textId="49A350D9" w:rsidR="00725516" w:rsidRPr="002462BE" w:rsidRDefault="00725516" w:rsidP="00725516">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D377A5" w:rsidRPr="002462BE">
        <w:rPr>
          <w:rFonts w:ascii="Calibri Light" w:hAnsi="Calibri Light" w:cs="Calibri Light"/>
          <w:b/>
          <w:sz w:val="16"/>
          <w:szCs w:val="16"/>
          <w:lang w:val="lt-LT"/>
        </w:rPr>
        <w:t>87</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D21686" w:rsidRPr="002462BE">
        <w:rPr>
          <w:rFonts w:ascii="Calibri Light" w:hAnsi="Calibri Light" w:cs="Calibri Light"/>
          <w:sz w:val="16"/>
          <w:szCs w:val="16"/>
          <w:lang w:val="lt-LT"/>
        </w:rPr>
        <w:t>Telšių r. sav., Varnių sen., Gintalų k., Telšių g.</w:t>
      </w:r>
      <w:r w:rsidR="00D21686"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w:t>
      </w:r>
      <w:r w:rsidR="00D377A5" w:rsidRPr="002462BE">
        <w:rPr>
          <w:rFonts w:ascii="Calibri Light" w:hAnsi="Calibri Light" w:cs="Calibri Light"/>
          <w:b/>
          <w:bCs/>
          <w:sz w:val="16"/>
          <w:szCs w:val="16"/>
          <w:lang w:val="lt-LT"/>
        </w:rPr>
        <w:t>87</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5CBBF91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C72D2" w14:textId="77777777" w:rsidR="00725516" w:rsidRPr="002462BE" w:rsidRDefault="00725516"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24DA80D" w14:textId="77777777" w:rsidR="00725516" w:rsidRPr="002462BE" w:rsidRDefault="0072551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7834B251" w14:textId="77777777" w:rsidR="00725516" w:rsidRPr="002462BE" w:rsidRDefault="0072551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8A9C517" w14:textId="77777777" w:rsidR="00725516" w:rsidRPr="002462BE" w:rsidRDefault="0072551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3FAD0E8" w14:textId="77777777" w:rsidR="00725516" w:rsidRPr="002462BE" w:rsidRDefault="0072551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82D2E0D" w14:textId="77777777" w:rsidR="00725516" w:rsidRPr="002462BE" w:rsidRDefault="0072551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484C4D10" w14:textId="77777777" w:rsidR="00725516" w:rsidRPr="002462BE" w:rsidRDefault="0072551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32353C53" w14:textId="77777777" w:rsidR="00725516" w:rsidRPr="002462BE" w:rsidRDefault="0072551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80A01" w14:textId="77777777" w:rsidR="00725516" w:rsidRPr="002462BE" w:rsidRDefault="0072551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2F8497A4" w14:textId="77777777" w:rsidR="00725516" w:rsidRPr="002462BE" w:rsidRDefault="0072551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0CBA28CD" w14:textId="77777777" w:rsidR="00725516" w:rsidRPr="002462BE" w:rsidRDefault="0072551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7E3A15B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250DA07" w14:textId="77777777" w:rsidR="00725516" w:rsidRPr="002462BE" w:rsidRDefault="0072551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2C9081F" w14:textId="77777777" w:rsidR="00725516" w:rsidRPr="002462BE" w:rsidRDefault="0072551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55497556" w14:textId="77777777" w:rsidR="00725516" w:rsidRPr="002462BE" w:rsidRDefault="0072551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E27498B" w14:textId="77777777" w:rsidR="00725516" w:rsidRPr="002462BE" w:rsidRDefault="0072551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3D4984" w14:textId="77777777" w:rsidR="00725516" w:rsidRPr="002462BE" w:rsidRDefault="0072551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9434D9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FA8E8" w14:textId="7D75A16C" w:rsidR="00725516" w:rsidRPr="002462BE" w:rsidRDefault="00D377A5"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87</w:t>
            </w:r>
            <w:r w:rsidR="00725516"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1DF9258" w14:textId="2BEE7A95" w:rsidR="00725516" w:rsidRPr="002462BE" w:rsidRDefault="00811522"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rPr>
              <w:t>Telšių r. sav., Varnių sen., Gintalų k., Telšių g.</w:t>
            </w:r>
          </w:p>
        </w:tc>
        <w:tc>
          <w:tcPr>
            <w:tcW w:w="1135" w:type="pct"/>
            <w:tcBorders>
              <w:top w:val="single" w:sz="4" w:space="0" w:color="auto"/>
              <w:left w:val="nil"/>
              <w:bottom w:val="single" w:sz="4" w:space="0" w:color="auto"/>
              <w:right w:val="single" w:sz="4" w:space="0" w:color="auto"/>
            </w:tcBorders>
            <w:vAlign w:val="center"/>
          </w:tcPr>
          <w:p w14:paraId="48FDE713" w14:textId="77777777" w:rsidR="00725516" w:rsidRPr="002462BE" w:rsidRDefault="00725516"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4F96AB14" w14:textId="77777777" w:rsidR="00725516" w:rsidRPr="002462BE" w:rsidRDefault="0072551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DFCAC" w14:textId="77777777" w:rsidR="00725516" w:rsidRPr="002462BE" w:rsidRDefault="00725516"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1D66B4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6048467" w14:textId="77777777" w:rsidR="00725516" w:rsidRPr="002462BE" w:rsidRDefault="00725516"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8487F" w14:textId="77777777" w:rsidR="00725516" w:rsidRPr="002462BE" w:rsidRDefault="00725516"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E20B3F" w14:textId="77777777" w:rsidR="00725516" w:rsidRPr="002462BE" w:rsidRDefault="00725516"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725516" w:rsidRPr="002462BE" w14:paraId="38F58B1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9DEFC61" w14:textId="77777777" w:rsidR="00725516" w:rsidRPr="002462BE" w:rsidRDefault="00725516"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4F0CD" w14:textId="77777777" w:rsidR="00725516" w:rsidRPr="002462BE" w:rsidRDefault="00725516"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6C0F7" w14:textId="77777777" w:rsidR="00725516" w:rsidRPr="002462BE" w:rsidRDefault="00725516"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3EE4BBA8" w14:textId="77777777" w:rsidR="00725516" w:rsidRPr="002462BE" w:rsidRDefault="00725516" w:rsidP="00725516">
      <w:pPr>
        <w:pStyle w:val="Sraopastraipa"/>
        <w:spacing w:after="0" w:line="240" w:lineRule="auto"/>
        <w:rPr>
          <w:rFonts w:ascii="Calibri Light" w:hAnsi="Calibri Light" w:cs="Calibri Light"/>
          <w:b/>
          <w:sz w:val="16"/>
          <w:szCs w:val="16"/>
        </w:rPr>
      </w:pPr>
    </w:p>
    <w:p w14:paraId="67FFE383" w14:textId="77777777" w:rsidR="00725516" w:rsidRPr="002462BE" w:rsidRDefault="00725516" w:rsidP="00725516">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EC7FD5E" w14:textId="77777777" w:rsidR="00725516" w:rsidRPr="002462BE" w:rsidRDefault="00725516" w:rsidP="00725516">
      <w:pPr>
        <w:pStyle w:val="Sraopastraipa"/>
        <w:spacing w:after="0"/>
        <w:rPr>
          <w:rFonts w:ascii="Calibri Light" w:hAnsi="Calibri Light" w:cs="Calibri Light"/>
          <w:b/>
          <w:sz w:val="16"/>
          <w:szCs w:val="16"/>
        </w:rPr>
      </w:pPr>
    </w:p>
    <w:p w14:paraId="00FCF6B7" w14:textId="2C59DB90" w:rsidR="007D0DE1" w:rsidRPr="002462BE" w:rsidRDefault="007D0DE1" w:rsidP="007D0DE1">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D377A5" w:rsidRPr="002462BE">
        <w:rPr>
          <w:rFonts w:ascii="Calibri Light" w:hAnsi="Calibri Light" w:cs="Calibri Light"/>
          <w:b/>
          <w:sz w:val="16"/>
          <w:szCs w:val="16"/>
          <w:lang w:val="lt-LT"/>
        </w:rPr>
        <w:t>88</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332817" w:rsidRPr="002462BE">
        <w:rPr>
          <w:rFonts w:ascii="Calibri Light" w:hAnsi="Calibri Light" w:cs="Calibri Light"/>
          <w:b/>
          <w:bCs/>
          <w:sz w:val="16"/>
          <w:szCs w:val="16"/>
          <w:lang w:val="lt-LT" w:eastAsia="lt-LT"/>
        </w:rPr>
        <w:t>Turniškių g., Turniškės</w:t>
      </w:r>
      <w:r w:rsidRPr="002462BE">
        <w:rPr>
          <w:rFonts w:ascii="Calibri Light" w:hAnsi="Calibri Light" w:cs="Calibri Light"/>
          <w:b/>
          <w:bCs/>
          <w:sz w:val="16"/>
          <w:szCs w:val="16"/>
          <w:lang w:val="lt-LT"/>
        </w:rPr>
        <w:t xml:space="preserve"> (</w:t>
      </w:r>
      <w:r w:rsidR="00D377A5" w:rsidRPr="002462BE">
        <w:rPr>
          <w:rFonts w:ascii="Calibri Light" w:hAnsi="Calibri Light" w:cs="Calibri Light"/>
          <w:b/>
          <w:bCs/>
          <w:sz w:val="16"/>
          <w:szCs w:val="16"/>
          <w:lang w:val="lt-LT"/>
        </w:rPr>
        <w:t>88-</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38A68BB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918CCC" w14:textId="77777777" w:rsidR="007D0DE1" w:rsidRPr="002462BE" w:rsidRDefault="007D0DE1"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1D31813" w14:textId="77777777" w:rsidR="007D0DE1" w:rsidRPr="002462BE" w:rsidRDefault="007D0DE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1A4F4516" w14:textId="77777777" w:rsidR="007D0DE1" w:rsidRPr="002462BE" w:rsidRDefault="007D0DE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6E1A2FB1" w14:textId="77777777" w:rsidR="007D0DE1" w:rsidRPr="002462BE" w:rsidRDefault="007D0DE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DA4785D" w14:textId="77777777" w:rsidR="007D0DE1" w:rsidRPr="002462BE" w:rsidRDefault="007D0DE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29AA7CC0" w14:textId="77777777" w:rsidR="007D0DE1" w:rsidRPr="002462BE" w:rsidRDefault="007D0DE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C809A0F" w14:textId="77777777" w:rsidR="007D0DE1" w:rsidRPr="002462BE" w:rsidRDefault="007D0DE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3CA2EFCA" w14:textId="77777777" w:rsidR="007D0DE1" w:rsidRPr="002462BE" w:rsidRDefault="007D0DE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D5F704" w14:textId="77777777" w:rsidR="007D0DE1" w:rsidRPr="002462BE" w:rsidRDefault="007D0DE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8723E1B" w14:textId="77777777" w:rsidR="007D0DE1" w:rsidRPr="002462BE" w:rsidRDefault="007D0DE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1C549A1" w14:textId="77777777" w:rsidR="007D0DE1" w:rsidRPr="002462BE" w:rsidRDefault="007D0DE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54D3FAD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849D5D9" w14:textId="77777777" w:rsidR="007D0DE1" w:rsidRPr="002462BE" w:rsidRDefault="007D0DE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739DC9C9" w14:textId="77777777" w:rsidR="007D0DE1" w:rsidRPr="002462BE" w:rsidRDefault="007D0DE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75309B3" w14:textId="77777777" w:rsidR="007D0DE1" w:rsidRPr="002462BE" w:rsidRDefault="007D0DE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17A7DE3D" w14:textId="77777777" w:rsidR="007D0DE1" w:rsidRPr="002462BE" w:rsidRDefault="007D0DE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058535" w14:textId="77777777" w:rsidR="007D0DE1" w:rsidRPr="002462BE" w:rsidRDefault="007D0DE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BD8020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4A4FCF" w14:textId="2DCCC77A" w:rsidR="007D0DE1" w:rsidRPr="002462BE" w:rsidRDefault="00D377A5"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88</w:t>
            </w:r>
            <w:r w:rsidR="007D0DE1"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4E4AC44" w14:textId="79E48D34" w:rsidR="007D0DE1" w:rsidRPr="002462BE" w:rsidRDefault="00332817"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Turniškių g., Turniškės</w:t>
            </w:r>
          </w:p>
        </w:tc>
        <w:tc>
          <w:tcPr>
            <w:tcW w:w="1135" w:type="pct"/>
            <w:tcBorders>
              <w:top w:val="single" w:sz="4" w:space="0" w:color="auto"/>
              <w:left w:val="nil"/>
              <w:bottom w:val="single" w:sz="4" w:space="0" w:color="auto"/>
              <w:right w:val="single" w:sz="4" w:space="0" w:color="auto"/>
            </w:tcBorders>
            <w:vAlign w:val="center"/>
          </w:tcPr>
          <w:p w14:paraId="43B16E0A" w14:textId="77777777" w:rsidR="007D0DE1" w:rsidRPr="002462BE" w:rsidRDefault="007D0DE1"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08D75E76" w14:textId="77777777" w:rsidR="007D0DE1" w:rsidRPr="002462BE" w:rsidRDefault="007D0DE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F8CC3" w14:textId="77777777" w:rsidR="007D0DE1" w:rsidRPr="002462BE" w:rsidRDefault="007D0DE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78219D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8D1F983" w14:textId="77777777" w:rsidR="007D0DE1" w:rsidRPr="002462BE" w:rsidRDefault="007D0DE1"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2149" w14:textId="77777777" w:rsidR="007D0DE1" w:rsidRPr="002462BE" w:rsidRDefault="007D0DE1"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2FA962" w14:textId="77777777" w:rsidR="007D0DE1" w:rsidRPr="002462BE" w:rsidRDefault="007D0DE1"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7D0DE1" w:rsidRPr="002462BE" w14:paraId="7B572B1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5258BFE" w14:textId="77777777" w:rsidR="007D0DE1" w:rsidRPr="002462BE" w:rsidRDefault="007D0DE1"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86F07" w14:textId="77777777" w:rsidR="007D0DE1" w:rsidRPr="002462BE" w:rsidRDefault="007D0DE1"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864FE" w14:textId="77777777" w:rsidR="007D0DE1" w:rsidRPr="002462BE" w:rsidRDefault="007D0DE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5A1C910E" w14:textId="77777777" w:rsidR="007D0DE1" w:rsidRPr="002462BE" w:rsidRDefault="007D0DE1" w:rsidP="007D0DE1">
      <w:pPr>
        <w:pStyle w:val="Sraopastraipa"/>
        <w:spacing w:after="0" w:line="240" w:lineRule="auto"/>
        <w:rPr>
          <w:rFonts w:ascii="Calibri Light" w:hAnsi="Calibri Light" w:cs="Calibri Light"/>
          <w:b/>
          <w:sz w:val="16"/>
          <w:szCs w:val="16"/>
        </w:rPr>
      </w:pPr>
    </w:p>
    <w:p w14:paraId="14F5AA6B" w14:textId="77777777" w:rsidR="007D0DE1" w:rsidRPr="002462BE" w:rsidRDefault="007D0DE1" w:rsidP="007D0DE1">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F9786AA" w14:textId="77777777" w:rsidR="007D0DE1" w:rsidRPr="002462BE" w:rsidRDefault="007D0DE1" w:rsidP="007D0DE1">
      <w:pPr>
        <w:pStyle w:val="Sraopastraipa"/>
        <w:spacing w:after="0"/>
        <w:rPr>
          <w:rFonts w:ascii="Calibri Light" w:hAnsi="Calibri Light" w:cs="Calibri Light"/>
          <w:b/>
          <w:sz w:val="16"/>
          <w:szCs w:val="16"/>
        </w:rPr>
      </w:pPr>
    </w:p>
    <w:p w14:paraId="3B94B1C7" w14:textId="77777777" w:rsidR="00D377A5" w:rsidRPr="002462BE" w:rsidRDefault="00D377A5" w:rsidP="00332817">
      <w:pPr>
        <w:pStyle w:val="Sraopastraipa"/>
        <w:tabs>
          <w:tab w:val="left" w:pos="0"/>
        </w:tabs>
        <w:spacing w:after="0" w:line="240" w:lineRule="auto"/>
        <w:ind w:left="0"/>
        <w:rPr>
          <w:rFonts w:ascii="Calibri Light" w:hAnsi="Calibri Light" w:cs="Calibri Light"/>
          <w:b/>
          <w:sz w:val="16"/>
          <w:szCs w:val="16"/>
          <w:lang w:val="lt-LT"/>
        </w:rPr>
      </w:pPr>
    </w:p>
    <w:p w14:paraId="0B9C98AB" w14:textId="462604D8" w:rsidR="00332817" w:rsidRPr="002462BE" w:rsidRDefault="00332817" w:rsidP="00332817">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lastRenderedPageBreak/>
        <w:t>6.</w:t>
      </w:r>
      <w:r w:rsidR="00D377A5" w:rsidRPr="002462BE">
        <w:rPr>
          <w:rFonts w:ascii="Calibri Light" w:hAnsi="Calibri Light" w:cs="Calibri Light"/>
          <w:b/>
          <w:sz w:val="16"/>
          <w:szCs w:val="16"/>
          <w:lang w:val="lt-LT"/>
        </w:rPr>
        <w:t>89</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CD5A82" w:rsidRPr="002462BE">
        <w:rPr>
          <w:rFonts w:ascii="Calibri Light" w:hAnsi="Calibri Light" w:cs="Calibri Light"/>
          <w:b/>
          <w:bCs/>
          <w:sz w:val="16"/>
          <w:szCs w:val="16"/>
          <w:lang w:val="lt-LT" w:eastAsia="lt-LT"/>
        </w:rPr>
        <w:t>Veiverių g. 150, Kaunas</w:t>
      </w:r>
      <w:r w:rsidRPr="002462BE">
        <w:rPr>
          <w:rFonts w:ascii="Calibri Light" w:hAnsi="Calibri Light" w:cs="Calibri Light"/>
          <w:b/>
          <w:bCs/>
          <w:sz w:val="16"/>
          <w:szCs w:val="16"/>
          <w:lang w:val="lt-LT"/>
        </w:rPr>
        <w:t xml:space="preserve"> (</w:t>
      </w:r>
      <w:r w:rsidR="00D377A5" w:rsidRPr="002462BE">
        <w:rPr>
          <w:rFonts w:ascii="Calibri Light" w:hAnsi="Calibri Light" w:cs="Calibri Light"/>
          <w:b/>
          <w:bCs/>
          <w:sz w:val="16"/>
          <w:szCs w:val="16"/>
          <w:lang w:val="lt-LT"/>
        </w:rPr>
        <w:t>89</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0F8FD00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9982C2" w14:textId="77777777" w:rsidR="00332817" w:rsidRPr="002462BE" w:rsidRDefault="00332817"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93A0D84" w14:textId="77777777" w:rsidR="00332817" w:rsidRPr="002462BE" w:rsidRDefault="0033281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53254DE7" w14:textId="77777777" w:rsidR="00332817" w:rsidRPr="002462BE" w:rsidRDefault="0033281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92A85A9" w14:textId="77777777" w:rsidR="00332817" w:rsidRPr="002462BE" w:rsidRDefault="0033281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F569011" w14:textId="77777777" w:rsidR="00332817" w:rsidRPr="002462BE" w:rsidRDefault="0033281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46E1B6B0" w14:textId="77777777" w:rsidR="00332817" w:rsidRPr="002462BE" w:rsidRDefault="0033281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5C2A67F6" w14:textId="77777777" w:rsidR="00332817" w:rsidRPr="002462BE" w:rsidRDefault="0033281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1E32307" w14:textId="77777777" w:rsidR="00332817" w:rsidRPr="002462BE" w:rsidRDefault="0033281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C3BB80" w14:textId="77777777" w:rsidR="00332817" w:rsidRPr="002462BE" w:rsidRDefault="0033281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2CFD1649" w14:textId="77777777" w:rsidR="00332817" w:rsidRPr="002462BE" w:rsidRDefault="0033281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044CC0DF" w14:textId="77777777" w:rsidR="00332817" w:rsidRPr="002462BE" w:rsidRDefault="00332817"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7DF174B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B2C6C0B" w14:textId="77777777" w:rsidR="00332817" w:rsidRPr="002462BE" w:rsidRDefault="0033281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239B120" w14:textId="77777777" w:rsidR="00332817" w:rsidRPr="002462BE" w:rsidRDefault="0033281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4A4CC4E8" w14:textId="77777777" w:rsidR="00332817" w:rsidRPr="002462BE" w:rsidRDefault="0033281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E2ADF87" w14:textId="77777777" w:rsidR="00332817" w:rsidRPr="002462BE" w:rsidRDefault="0033281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CE49C9" w14:textId="77777777" w:rsidR="00332817" w:rsidRPr="002462BE" w:rsidRDefault="0033281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A165FC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7825F" w14:textId="17E84EDC" w:rsidR="00332817" w:rsidRPr="002462BE" w:rsidRDefault="00D377A5"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89</w:t>
            </w:r>
            <w:r w:rsidR="00332817"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139A7FA" w14:textId="77777777" w:rsidR="00332817" w:rsidRPr="002462BE" w:rsidRDefault="00CD5A82" w:rsidP="00220233">
            <w:pPr>
              <w:pStyle w:val="Sraopastraipa"/>
              <w:ind w:left="8"/>
              <w:contextualSpacing w:val="0"/>
              <w:jc w:val="left"/>
              <w:rPr>
                <w:rFonts w:ascii="Calibri Light" w:hAnsi="Calibri Light" w:cs="Calibri Light"/>
                <w:sz w:val="20"/>
                <w:szCs w:val="20"/>
                <w:lang w:val="lt-LT" w:eastAsia="lt-LT"/>
              </w:rPr>
            </w:pPr>
            <w:r w:rsidRPr="002462BE">
              <w:rPr>
                <w:rFonts w:ascii="Calibri Light" w:hAnsi="Calibri Light" w:cs="Calibri Light"/>
                <w:sz w:val="20"/>
                <w:szCs w:val="20"/>
                <w:lang w:val="lt-LT" w:eastAsia="lt-LT"/>
              </w:rPr>
              <w:t>Veiverių g. 150, Kaunas</w:t>
            </w:r>
          </w:p>
          <w:p w14:paraId="27F153F3" w14:textId="4BEE18A8" w:rsidR="006F3100" w:rsidRPr="002462BE" w:rsidRDefault="006F3100"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b/>
                <w:bCs/>
                <w:sz w:val="20"/>
                <w:szCs w:val="20"/>
                <w:lang w:val="lt-LT" w:eastAsia="lt-LT"/>
              </w:rPr>
              <w:t>Tame pačiame bokšte MTS stotys su skirtingų orientacijų antenomis</w:t>
            </w:r>
          </w:p>
        </w:tc>
        <w:tc>
          <w:tcPr>
            <w:tcW w:w="1135" w:type="pct"/>
            <w:tcBorders>
              <w:top w:val="single" w:sz="4" w:space="0" w:color="auto"/>
              <w:left w:val="nil"/>
              <w:bottom w:val="single" w:sz="4" w:space="0" w:color="auto"/>
              <w:right w:val="single" w:sz="4" w:space="0" w:color="auto"/>
            </w:tcBorders>
            <w:vAlign w:val="center"/>
          </w:tcPr>
          <w:p w14:paraId="702E5828" w14:textId="77777777" w:rsidR="00332817" w:rsidRPr="002462BE" w:rsidRDefault="00332817"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CF8F04A" w14:textId="77777777" w:rsidR="00332817" w:rsidRPr="002462BE" w:rsidRDefault="00332817"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7272B" w14:textId="77777777" w:rsidR="00332817" w:rsidRPr="002462BE" w:rsidRDefault="00332817"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7B5963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76465BB" w14:textId="77777777" w:rsidR="00332817" w:rsidRPr="002462BE" w:rsidRDefault="00332817"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F58A7" w14:textId="77777777" w:rsidR="00332817" w:rsidRPr="002462BE" w:rsidRDefault="00332817"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18CE77" w14:textId="77777777" w:rsidR="00332817" w:rsidRPr="002462BE" w:rsidRDefault="00332817"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332817" w:rsidRPr="002462BE" w14:paraId="0D3697B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C511798" w14:textId="77777777" w:rsidR="00332817" w:rsidRPr="002462BE" w:rsidRDefault="00332817"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30AF7" w14:textId="77777777" w:rsidR="00332817" w:rsidRPr="002462BE" w:rsidRDefault="00332817"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8A389" w14:textId="77777777" w:rsidR="00332817" w:rsidRPr="002462BE" w:rsidRDefault="00332817"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266EBE6" w14:textId="77777777" w:rsidR="00332817" w:rsidRPr="002462BE" w:rsidRDefault="00332817" w:rsidP="00332817">
      <w:pPr>
        <w:pStyle w:val="Sraopastraipa"/>
        <w:spacing w:after="0" w:line="240" w:lineRule="auto"/>
        <w:rPr>
          <w:rFonts w:ascii="Calibri Light" w:hAnsi="Calibri Light" w:cs="Calibri Light"/>
          <w:b/>
          <w:sz w:val="16"/>
          <w:szCs w:val="16"/>
        </w:rPr>
      </w:pPr>
    </w:p>
    <w:p w14:paraId="417494AC" w14:textId="77777777" w:rsidR="00332817" w:rsidRPr="002462BE" w:rsidRDefault="00332817" w:rsidP="00332817">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544D0EC" w14:textId="3116A762" w:rsidR="00CD5A82" w:rsidRPr="002462BE" w:rsidRDefault="00CD5A82" w:rsidP="00D377A5">
      <w:pPr>
        <w:pStyle w:val="Sraopastraipa"/>
        <w:tabs>
          <w:tab w:val="left" w:pos="0"/>
        </w:tabs>
        <w:spacing w:after="0" w:line="240" w:lineRule="auto"/>
        <w:ind w:left="0"/>
        <w:rPr>
          <w:rFonts w:ascii="Calibri Light" w:hAnsi="Calibri Light" w:cs="Calibri Light"/>
          <w:b/>
          <w:sz w:val="16"/>
          <w:szCs w:val="16"/>
        </w:rPr>
      </w:pPr>
    </w:p>
    <w:p w14:paraId="33CE670F" w14:textId="2F431E43" w:rsidR="00E74131" w:rsidRPr="002462BE" w:rsidRDefault="00E74131" w:rsidP="00E74131">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6.9</w:t>
      </w:r>
      <w:r w:rsidR="00BA0E59" w:rsidRPr="002462BE">
        <w:rPr>
          <w:rFonts w:ascii="Calibri Light" w:hAnsi="Calibri Light" w:cs="Calibri Light"/>
          <w:b/>
          <w:sz w:val="16"/>
          <w:szCs w:val="16"/>
          <w:lang w:val="lt-LT"/>
        </w:rPr>
        <w:t>0</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B304B2" w:rsidRPr="002462BE">
        <w:rPr>
          <w:rFonts w:ascii="Calibri Light" w:hAnsi="Calibri Light" w:cs="Calibri Light"/>
          <w:b/>
          <w:bCs/>
          <w:sz w:val="16"/>
          <w:szCs w:val="16"/>
          <w:lang w:val="lt-LT" w:eastAsia="lt-LT"/>
        </w:rPr>
        <w:t>Elektrėnų sav., Vievio sen., Ausieniškių k., Lauko g. 31</w:t>
      </w:r>
      <w:r w:rsidRPr="002462BE">
        <w:rPr>
          <w:rFonts w:ascii="Calibri Light" w:hAnsi="Calibri Light" w:cs="Calibri Light"/>
          <w:b/>
          <w:bCs/>
          <w:sz w:val="16"/>
          <w:szCs w:val="16"/>
          <w:lang w:val="lt-LT"/>
        </w:rPr>
        <w:t xml:space="preserve"> (9</w:t>
      </w:r>
      <w:r w:rsidR="00BA0E59" w:rsidRPr="002462BE">
        <w:rPr>
          <w:rFonts w:ascii="Calibri Light" w:hAnsi="Calibri Light" w:cs="Calibri Light"/>
          <w:b/>
          <w:bCs/>
          <w:sz w:val="16"/>
          <w:szCs w:val="16"/>
          <w:lang w:val="lt-LT"/>
        </w:rPr>
        <w:t>0</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1766D2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47156" w14:textId="77777777" w:rsidR="00E74131" w:rsidRPr="002462BE" w:rsidRDefault="00E74131"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28C9D47" w14:textId="77777777" w:rsidR="00E74131" w:rsidRPr="002462BE" w:rsidRDefault="00E7413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77A66A3" w14:textId="77777777" w:rsidR="00E74131" w:rsidRPr="002462BE" w:rsidRDefault="00E7413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6DC05DBE" w14:textId="77777777" w:rsidR="00E74131" w:rsidRPr="002462BE" w:rsidRDefault="00E7413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07D93CC2" w14:textId="77777777" w:rsidR="00E74131" w:rsidRPr="002462BE" w:rsidRDefault="00E7413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33FCA655" w14:textId="77777777" w:rsidR="00E74131" w:rsidRPr="002462BE" w:rsidRDefault="00E7413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7E85EC22" w14:textId="77777777" w:rsidR="00E74131" w:rsidRPr="002462BE" w:rsidRDefault="00E7413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72C0CBB6" w14:textId="77777777" w:rsidR="00E74131" w:rsidRPr="002462BE" w:rsidRDefault="00E7413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53EC97" w14:textId="77777777" w:rsidR="00E74131" w:rsidRPr="002462BE" w:rsidRDefault="00E7413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3A85736" w14:textId="77777777" w:rsidR="00E74131" w:rsidRPr="002462BE" w:rsidRDefault="00E7413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C26A435" w14:textId="77777777" w:rsidR="00E74131" w:rsidRPr="002462BE" w:rsidRDefault="00E7413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276208E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7475526" w14:textId="77777777" w:rsidR="00E74131" w:rsidRPr="002462BE" w:rsidRDefault="00E7413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69A921C" w14:textId="77777777" w:rsidR="00E74131" w:rsidRPr="002462BE" w:rsidRDefault="00E7413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62E406F3" w14:textId="77777777" w:rsidR="00E74131" w:rsidRPr="002462BE" w:rsidRDefault="00E7413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0EB7CC1" w14:textId="77777777" w:rsidR="00E74131" w:rsidRPr="002462BE" w:rsidRDefault="00E7413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DE835" w14:textId="77777777" w:rsidR="00E74131" w:rsidRPr="002462BE" w:rsidRDefault="00E7413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5FA8A0C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FC62FA" w14:textId="299DF0B6" w:rsidR="00E74131" w:rsidRPr="002462BE" w:rsidRDefault="00E74131"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9</w:t>
            </w:r>
            <w:r w:rsidR="00BA0E59" w:rsidRPr="002462BE">
              <w:rPr>
                <w:rFonts w:ascii="Calibri Light" w:eastAsia="Times New Roman" w:hAnsi="Calibri Light" w:cs="Calibri Light"/>
                <w:sz w:val="24"/>
                <w:szCs w:val="24"/>
                <w:lang w:val="lt-LT" w:eastAsia="lt-LT"/>
              </w:rPr>
              <w:t>0</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B6E0196" w14:textId="3C4E5F9D" w:rsidR="00E74131" w:rsidRPr="002462BE" w:rsidRDefault="00B304B2"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Elektrėnų sav., Vievio sen., Ausieniškių k., Lauko g. 31</w:t>
            </w:r>
          </w:p>
        </w:tc>
        <w:tc>
          <w:tcPr>
            <w:tcW w:w="1135" w:type="pct"/>
            <w:tcBorders>
              <w:top w:val="single" w:sz="4" w:space="0" w:color="auto"/>
              <w:left w:val="nil"/>
              <w:bottom w:val="single" w:sz="4" w:space="0" w:color="auto"/>
              <w:right w:val="single" w:sz="4" w:space="0" w:color="auto"/>
            </w:tcBorders>
            <w:vAlign w:val="center"/>
          </w:tcPr>
          <w:p w14:paraId="563FBF91" w14:textId="77777777" w:rsidR="00E74131" w:rsidRPr="002462BE" w:rsidRDefault="00E74131"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66A502FA" w14:textId="77777777" w:rsidR="00E74131" w:rsidRPr="002462BE" w:rsidRDefault="00E7413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020D6" w14:textId="77777777" w:rsidR="00E74131" w:rsidRPr="002462BE" w:rsidRDefault="00E7413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2054BC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32D2033" w14:textId="77777777" w:rsidR="00E74131" w:rsidRPr="002462BE" w:rsidRDefault="00E74131"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934EB" w14:textId="77777777" w:rsidR="00E74131" w:rsidRPr="002462BE" w:rsidRDefault="00E74131"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B006E6" w14:textId="77777777" w:rsidR="00E74131" w:rsidRPr="002462BE" w:rsidRDefault="00E74131"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E74131" w:rsidRPr="002462BE" w14:paraId="4D4F4DE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0389077" w14:textId="77777777" w:rsidR="00E74131" w:rsidRPr="002462BE" w:rsidRDefault="00E74131"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B2582" w14:textId="77777777" w:rsidR="00E74131" w:rsidRPr="002462BE" w:rsidRDefault="00E74131"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AC4DE" w14:textId="77777777" w:rsidR="00E74131" w:rsidRPr="002462BE" w:rsidRDefault="00E7413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766CFEF8" w14:textId="77777777" w:rsidR="00E74131" w:rsidRPr="002462BE" w:rsidRDefault="00E74131" w:rsidP="00E74131">
      <w:pPr>
        <w:pStyle w:val="Sraopastraipa"/>
        <w:spacing w:after="0" w:line="240" w:lineRule="auto"/>
        <w:rPr>
          <w:rFonts w:ascii="Calibri Light" w:hAnsi="Calibri Light" w:cs="Calibri Light"/>
          <w:b/>
          <w:sz w:val="16"/>
          <w:szCs w:val="16"/>
        </w:rPr>
      </w:pPr>
    </w:p>
    <w:p w14:paraId="4E7E5EB0" w14:textId="77777777" w:rsidR="00E74131" w:rsidRPr="002462BE" w:rsidRDefault="00E74131" w:rsidP="00E74131">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610363AC" w14:textId="77777777" w:rsidR="00E74131" w:rsidRPr="002462BE" w:rsidRDefault="00E74131" w:rsidP="00E74131">
      <w:pPr>
        <w:pStyle w:val="Sraopastraipa"/>
        <w:spacing w:after="0"/>
        <w:rPr>
          <w:rFonts w:ascii="Calibri Light" w:hAnsi="Calibri Light" w:cs="Calibri Light"/>
          <w:b/>
          <w:sz w:val="16"/>
          <w:szCs w:val="16"/>
        </w:rPr>
      </w:pPr>
    </w:p>
    <w:p w14:paraId="766BF993" w14:textId="3A605DA7" w:rsidR="00B304B2" w:rsidRPr="002462BE" w:rsidRDefault="00B304B2" w:rsidP="00B304B2">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6.9</w:t>
      </w:r>
      <w:r w:rsidR="00BA0E59" w:rsidRPr="002462BE">
        <w:rPr>
          <w:rFonts w:ascii="Calibri Light" w:hAnsi="Calibri Light" w:cs="Calibri Light"/>
          <w:b/>
          <w:sz w:val="16"/>
          <w:szCs w:val="16"/>
          <w:lang w:val="lt-LT"/>
        </w:rPr>
        <w:t>1</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736413" w:rsidRPr="002462BE">
        <w:rPr>
          <w:rFonts w:ascii="Calibri Light" w:hAnsi="Calibri Light" w:cs="Calibri Light"/>
          <w:b/>
          <w:bCs/>
          <w:sz w:val="16"/>
          <w:szCs w:val="16"/>
          <w:lang w:val="lt-LT" w:eastAsia="lt-LT"/>
        </w:rPr>
        <w:t>Ignalinos r., Visagino sav., Karlų k., Pramonės g. 25</w:t>
      </w:r>
      <w:r w:rsidRPr="002462BE">
        <w:rPr>
          <w:rFonts w:ascii="Calibri Light" w:hAnsi="Calibri Light" w:cs="Calibri Light"/>
          <w:b/>
          <w:bCs/>
          <w:sz w:val="16"/>
          <w:szCs w:val="16"/>
          <w:lang w:val="lt-LT"/>
        </w:rPr>
        <w:t xml:space="preserve"> (9</w:t>
      </w:r>
      <w:r w:rsidR="00BA0E59" w:rsidRPr="002462BE">
        <w:rPr>
          <w:rFonts w:ascii="Calibri Light" w:hAnsi="Calibri Light" w:cs="Calibri Light"/>
          <w:b/>
          <w:bCs/>
          <w:sz w:val="16"/>
          <w:szCs w:val="16"/>
          <w:lang w:val="lt-LT"/>
        </w:rPr>
        <w:t>1</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2B2208F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5264A1" w14:textId="77777777" w:rsidR="00B304B2" w:rsidRPr="002462BE" w:rsidRDefault="00B304B2"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EEB4171" w14:textId="77777777" w:rsidR="00B304B2" w:rsidRPr="002462BE" w:rsidRDefault="00B304B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423A546F" w14:textId="77777777" w:rsidR="00B304B2" w:rsidRPr="002462BE" w:rsidRDefault="00B304B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2C5EBA2" w14:textId="77777777" w:rsidR="00B304B2" w:rsidRPr="002462BE" w:rsidRDefault="00B304B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0DED805E" w14:textId="77777777" w:rsidR="00B304B2" w:rsidRPr="002462BE" w:rsidRDefault="00B304B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B6259CE" w14:textId="77777777" w:rsidR="00B304B2" w:rsidRPr="002462BE" w:rsidRDefault="00B304B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71C34DD" w14:textId="77777777" w:rsidR="00B304B2" w:rsidRPr="002462BE" w:rsidRDefault="00B304B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5024D408" w14:textId="77777777" w:rsidR="00B304B2" w:rsidRPr="002462BE" w:rsidRDefault="00B304B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E71744" w14:textId="77777777" w:rsidR="00B304B2" w:rsidRPr="002462BE" w:rsidRDefault="00B304B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F7455CE" w14:textId="77777777" w:rsidR="00B304B2" w:rsidRPr="002462BE" w:rsidRDefault="00B304B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D0CB254" w14:textId="77777777" w:rsidR="00B304B2" w:rsidRPr="002462BE" w:rsidRDefault="00B304B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420A674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3BF04BC" w14:textId="77777777" w:rsidR="00B304B2" w:rsidRPr="002462BE" w:rsidRDefault="00B304B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22576B0" w14:textId="77777777" w:rsidR="00B304B2" w:rsidRPr="002462BE" w:rsidRDefault="00B304B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52472856" w14:textId="77777777" w:rsidR="00B304B2" w:rsidRPr="002462BE" w:rsidRDefault="00B304B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EE34263" w14:textId="77777777" w:rsidR="00B304B2" w:rsidRPr="002462BE" w:rsidRDefault="00B304B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768CF5" w14:textId="77777777" w:rsidR="00B304B2" w:rsidRPr="002462BE" w:rsidRDefault="00B304B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C0C71B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29B5B6" w14:textId="71A0527C" w:rsidR="00B304B2" w:rsidRPr="002462BE" w:rsidRDefault="00B304B2"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9</w:t>
            </w:r>
            <w:r w:rsidR="00BA0E59" w:rsidRPr="002462BE">
              <w:rPr>
                <w:rFonts w:ascii="Calibri Light" w:eastAsia="Times New Roman" w:hAnsi="Calibri Light" w:cs="Calibri Light"/>
                <w:sz w:val="24"/>
                <w:szCs w:val="24"/>
                <w:lang w:val="lt-LT" w:eastAsia="lt-LT"/>
              </w:rPr>
              <w:t>1</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F2CDE8E" w14:textId="3AA7058D" w:rsidR="00B304B2" w:rsidRPr="002462BE" w:rsidRDefault="00736413"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Ignalinos r., Visagino sav., Karlų k., Pramonės g. 25</w:t>
            </w:r>
          </w:p>
        </w:tc>
        <w:tc>
          <w:tcPr>
            <w:tcW w:w="1135" w:type="pct"/>
            <w:tcBorders>
              <w:top w:val="single" w:sz="4" w:space="0" w:color="auto"/>
              <w:left w:val="nil"/>
              <w:bottom w:val="single" w:sz="4" w:space="0" w:color="auto"/>
              <w:right w:val="single" w:sz="4" w:space="0" w:color="auto"/>
            </w:tcBorders>
            <w:vAlign w:val="center"/>
          </w:tcPr>
          <w:p w14:paraId="2762ECD1" w14:textId="77777777" w:rsidR="00B304B2" w:rsidRPr="002462BE" w:rsidRDefault="00B304B2"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1923D1E3" w14:textId="77777777" w:rsidR="00B304B2" w:rsidRPr="002462BE" w:rsidRDefault="00B304B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7C1A4" w14:textId="77777777" w:rsidR="00B304B2" w:rsidRPr="002462BE" w:rsidRDefault="00B304B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01CCBD4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4726738" w14:textId="77777777" w:rsidR="00B304B2" w:rsidRPr="002462BE" w:rsidRDefault="00B304B2"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EEB9F7" w14:textId="77777777" w:rsidR="00B304B2" w:rsidRPr="002462BE" w:rsidRDefault="00B304B2"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6124C7" w14:textId="77777777" w:rsidR="00B304B2" w:rsidRPr="002462BE" w:rsidRDefault="00B304B2"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B304B2" w:rsidRPr="002462BE" w14:paraId="469D58B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6866EF1" w14:textId="77777777" w:rsidR="00B304B2" w:rsidRPr="002462BE" w:rsidRDefault="00B304B2"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AC9BB" w14:textId="77777777" w:rsidR="00B304B2" w:rsidRPr="002462BE" w:rsidRDefault="00B304B2"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9BB90" w14:textId="77777777" w:rsidR="00B304B2" w:rsidRPr="002462BE" w:rsidRDefault="00B304B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1D61DA79" w14:textId="77777777" w:rsidR="00B304B2" w:rsidRPr="002462BE" w:rsidRDefault="00B304B2" w:rsidP="00B304B2">
      <w:pPr>
        <w:pStyle w:val="Sraopastraipa"/>
        <w:spacing w:after="0" w:line="240" w:lineRule="auto"/>
        <w:rPr>
          <w:rFonts w:ascii="Calibri Light" w:hAnsi="Calibri Light" w:cs="Calibri Light"/>
          <w:b/>
          <w:sz w:val="16"/>
          <w:szCs w:val="16"/>
        </w:rPr>
      </w:pPr>
    </w:p>
    <w:p w14:paraId="4E0713F2" w14:textId="77777777" w:rsidR="00B304B2" w:rsidRPr="002462BE" w:rsidRDefault="00B304B2" w:rsidP="00B304B2">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00950967" w14:textId="77777777" w:rsidR="00B304B2" w:rsidRPr="002462BE" w:rsidRDefault="00B304B2" w:rsidP="00B304B2">
      <w:pPr>
        <w:pStyle w:val="Sraopastraipa"/>
        <w:spacing w:after="0"/>
        <w:rPr>
          <w:rFonts w:ascii="Calibri Light" w:hAnsi="Calibri Light" w:cs="Calibri Light"/>
          <w:b/>
          <w:sz w:val="16"/>
          <w:szCs w:val="16"/>
        </w:rPr>
      </w:pPr>
    </w:p>
    <w:p w14:paraId="14744D5C" w14:textId="1E004689" w:rsidR="00736413" w:rsidRPr="002462BE" w:rsidRDefault="00736413" w:rsidP="00736413">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6.9</w:t>
      </w:r>
      <w:r w:rsidR="003D35F2" w:rsidRPr="002462BE">
        <w:rPr>
          <w:rFonts w:ascii="Calibri Light" w:hAnsi="Calibri Light" w:cs="Calibri Light"/>
          <w:b/>
          <w:sz w:val="16"/>
          <w:szCs w:val="16"/>
          <w:lang w:val="lt-LT"/>
        </w:rPr>
        <w:t>2</w:t>
      </w:r>
      <w:r w:rsidRPr="002462BE">
        <w:rPr>
          <w:rFonts w:ascii="Calibri Light" w:hAnsi="Calibri Light" w:cs="Calibri Light"/>
          <w:b/>
          <w:sz w:val="16"/>
          <w:szCs w:val="16"/>
          <w:lang w:val="lt-LT"/>
        </w:rPr>
        <w:t>. lentelė.</w:t>
      </w:r>
      <w:r w:rsidR="00A413E7" w:rsidRPr="002462BE">
        <w:rPr>
          <w:rFonts w:ascii="Calibri Light" w:hAnsi="Calibri Light" w:cs="Calibri Light"/>
          <w:sz w:val="20"/>
          <w:szCs w:val="20"/>
          <w:lang w:eastAsia="lt-LT"/>
        </w:rPr>
        <w:t xml:space="preserve"> </w:t>
      </w:r>
      <w:r w:rsidR="00A413E7" w:rsidRPr="002462BE">
        <w:rPr>
          <w:rFonts w:ascii="Calibri Light" w:hAnsi="Calibri Light" w:cs="Calibri Light"/>
          <w:b/>
          <w:bCs/>
          <w:sz w:val="16"/>
          <w:szCs w:val="16"/>
          <w:lang w:val="lt-LT" w:eastAsia="lt-LT"/>
        </w:rPr>
        <w:t xml:space="preserve">Švenčionių r. sav., Švenčionėlių sen., Trūdų k., Švenčionėlių </w:t>
      </w:r>
      <w:r w:rsidR="00A413E7" w:rsidRPr="002462BE">
        <w:rPr>
          <w:rFonts w:ascii="Calibri Light" w:hAnsi="Calibri Light" w:cs="Calibri Light"/>
          <w:b/>
          <w:bCs/>
          <w:sz w:val="16"/>
          <w:szCs w:val="16"/>
          <w:lang w:eastAsia="lt-LT"/>
        </w:rPr>
        <w:t>g. 19</w:t>
      </w:r>
      <w:r w:rsidRPr="002462BE">
        <w:rPr>
          <w:rFonts w:ascii="Calibri Light" w:hAnsi="Calibri Light" w:cs="Calibri Light"/>
          <w:b/>
          <w:bCs/>
          <w:sz w:val="16"/>
          <w:szCs w:val="16"/>
          <w:lang w:val="lt-LT"/>
        </w:rPr>
        <w:t xml:space="preserve"> (9</w:t>
      </w:r>
      <w:r w:rsidR="003D35F2" w:rsidRPr="002462BE">
        <w:rPr>
          <w:rFonts w:ascii="Calibri Light" w:hAnsi="Calibri Light" w:cs="Calibri Light"/>
          <w:b/>
          <w:bCs/>
          <w:sz w:val="16"/>
          <w:szCs w:val="16"/>
          <w:lang w:val="lt-LT"/>
        </w:rPr>
        <w:t>2</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211CDA2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87021" w14:textId="77777777" w:rsidR="00736413" w:rsidRPr="002462BE" w:rsidRDefault="00736413"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082742F" w14:textId="77777777" w:rsidR="00736413" w:rsidRPr="002462BE" w:rsidRDefault="0073641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67B012E0" w14:textId="77777777" w:rsidR="00736413" w:rsidRPr="002462BE" w:rsidRDefault="0073641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68D1197A" w14:textId="77777777" w:rsidR="00736413" w:rsidRPr="002462BE" w:rsidRDefault="0073641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38CB520F" w14:textId="77777777" w:rsidR="00736413" w:rsidRPr="002462BE" w:rsidRDefault="0073641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B17E323" w14:textId="77777777" w:rsidR="00736413" w:rsidRPr="002462BE" w:rsidRDefault="0073641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0E719FD1" w14:textId="77777777" w:rsidR="00736413" w:rsidRPr="002462BE" w:rsidRDefault="0073641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380CD032" w14:textId="77777777" w:rsidR="00736413" w:rsidRPr="002462BE" w:rsidRDefault="0073641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9BDBA3" w14:textId="77777777" w:rsidR="00736413" w:rsidRPr="002462BE" w:rsidRDefault="0073641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C45F560" w14:textId="77777777" w:rsidR="00736413" w:rsidRPr="002462BE" w:rsidRDefault="0073641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42E332B3" w14:textId="77777777" w:rsidR="00736413" w:rsidRPr="002462BE" w:rsidRDefault="0073641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A6BBAE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6AEA4EA1" w14:textId="77777777" w:rsidR="00736413" w:rsidRPr="002462BE" w:rsidRDefault="0073641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lastRenderedPageBreak/>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39D75A5E" w14:textId="77777777" w:rsidR="00736413" w:rsidRPr="002462BE" w:rsidRDefault="0073641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15B2A6F0" w14:textId="77777777" w:rsidR="00736413" w:rsidRPr="002462BE" w:rsidRDefault="0073641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1BAF00D" w14:textId="77777777" w:rsidR="00736413" w:rsidRPr="002462BE" w:rsidRDefault="0073641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97D24C" w14:textId="77777777" w:rsidR="00736413" w:rsidRPr="002462BE" w:rsidRDefault="0073641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8D7DBC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EF6AE" w14:textId="624556BF" w:rsidR="00736413" w:rsidRPr="002462BE" w:rsidRDefault="00736413"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9</w:t>
            </w:r>
            <w:r w:rsidR="003D35F2" w:rsidRPr="002462BE">
              <w:rPr>
                <w:rFonts w:ascii="Calibri Light" w:eastAsia="Times New Roman" w:hAnsi="Calibri Light" w:cs="Calibri Light"/>
                <w:sz w:val="24"/>
                <w:szCs w:val="24"/>
                <w:lang w:val="lt-LT" w:eastAsia="lt-LT"/>
              </w:rPr>
              <w:t>2</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77A5039" w14:textId="766E53FA" w:rsidR="00736413" w:rsidRPr="002462BE" w:rsidRDefault="00A413E7"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Švenčionių r. sav., Švenčionėlių sen., Trūdų k., Švenčionėlių g. 19.</w:t>
            </w:r>
          </w:p>
        </w:tc>
        <w:tc>
          <w:tcPr>
            <w:tcW w:w="1135" w:type="pct"/>
            <w:tcBorders>
              <w:top w:val="single" w:sz="4" w:space="0" w:color="auto"/>
              <w:left w:val="nil"/>
              <w:bottom w:val="single" w:sz="4" w:space="0" w:color="auto"/>
              <w:right w:val="single" w:sz="4" w:space="0" w:color="auto"/>
            </w:tcBorders>
            <w:vAlign w:val="center"/>
          </w:tcPr>
          <w:p w14:paraId="1A645A79" w14:textId="77777777" w:rsidR="00736413" w:rsidRPr="002462BE" w:rsidRDefault="00736413"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16EF9D8A" w14:textId="77777777" w:rsidR="00736413" w:rsidRPr="002462BE" w:rsidRDefault="0073641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B78D9" w14:textId="77777777" w:rsidR="00736413" w:rsidRPr="002462BE" w:rsidRDefault="0073641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7177FCB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C170497" w14:textId="77777777" w:rsidR="00736413" w:rsidRPr="002462BE" w:rsidRDefault="00736413"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7C2C9" w14:textId="77777777" w:rsidR="00736413" w:rsidRPr="002462BE" w:rsidRDefault="00736413"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98801F" w14:textId="77777777" w:rsidR="00736413" w:rsidRPr="002462BE" w:rsidRDefault="00736413"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736413" w:rsidRPr="002462BE" w14:paraId="73A0F0E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3265E42" w14:textId="77777777" w:rsidR="00736413" w:rsidRPr="002462BE" w:rsidRDefault="00736413"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ACDF1" w14:textId="77777777" w:rsidR="00736413" w:rsidRPr="002462BE" w:rsidRDefault="00736413"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B405C" w14:textId="77777777" w:rsidR="00736413" w:rsidRPr="002462BE" w:rsidRDefault="0073641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0467B7B" w14:textId="77777777" w:rsidR="00736413" w:rsidRPr="002462BE" w:rsidRDefault="00736413" w:rsidP="00736413">
      <w:pPr>
        <w:pStyle w:val="Sraopastraipa"/>
        <w:spacing w:after="0" w:line="240" w:lineRule="auto"/>
        <w:rPr>
          <w:rFonts w:ascii="Calibri Light" w:hAnsi="Calibri Light" w:cs="Calibri Light"/>
          <w:b/>
          <w:sz w:val="16"/>
          <w:szCs w:val="16"/>
        </w:rPr>
      </w:pPr>
    </w:p>
    <w:p w14:paraId="2AFBBB95" w14:textId="77777777" w:rsidR="00736413" w:rsidRPr="002462BE" w:rsidRDefault="00736413" w:rsidP="00736413">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65808D1" w14:textId="77777777" w:rsidR="00736413" w:rsidRPr="002462BE" w:rsidRDefault="00736413" w:rsidP="00736413">
      <w:pPr>
        <w:pStyle w:val="Sraopastraipa"/>
        <w:spacing w:after="0"/>
        <w:rPr>
          <w:rFonts w:ascii="Calibri Light" w:hAnsi="Calibri Light" w:cs="Calibri Light"/>
          <w:b/>
          <w:sz w:val="16"/>
          <w:szCs w:val="16"/>
        </w:rPr>
      </w:pPr>
    </w:p>
    <w:p w14:paraId="115BEB1E" w14:textId="18A45E71" w:rsidR="00BA35BD" w:rsidRPr="002462BE" w:rsidRDefault="00BA35BD" w:rsidP="00BA35BD">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3D35F2" w:rsidRPr="002462BE">
        <w:rPr>
          <w:rFonts w:ascii="Calibri Light" w:hAnsi="Calibri Light" w:cs="Calibri Light"/>
          <w:b/>
          <w:sz w:val="16"/>
          <w:szCs w:val="16"/>
          <w:lang w:val="lt-LT"/>
        </w:rPr>
        <w:t>93</w:t>
      </w:r>
      <w:r w:rsidRPr="002462BE">
        <w:rPr>
          <w:rFonts w:ascii="Calibri Light" w:hAnsi="Calibri Light" w:cs="Calibri Light"/>
          <w:b/>
          <w:sz w:val="16"/>
          <w:szCs w:val="16"/>
          <w:lang w:val="lt-LT"/>
        </w:rPr>
        <w:t>. lentelė.</w:t>
      </w:r>
      <w:r w:rsidR="00E250F9" w:rsidRPr="002462BE">
        <w:rPr>
          <w:rFonts w:ascii="Calibri Light" w:hAnsi="Calibri Light" w:cs="Calibri Light"/>
          <w:b/>
          <w:bCs/>
          <w:sz w:val="16"/>
          <w:szCs w:val="16"/>
          <w:lang w:val="lt-LT" w:eastAsia="lt-LT"/>
        </w:rPr>
        <w:t xml:space="preserve"> Kirtimų g. 11, Vilnius</w:t>
      </w:r>
      <w:r w:rsidRPr="002462BE">
        <w:rPr>
          <w:rFonts w:ascii="Calibri Light" w:hAnsi="Calibri Light" w:cs="Calibri Light"/>
          <w:b/>
          <w:bCs/>
          <w:sz w:val="16"/>
          <w:szCs w:val="16"/>
          <w:lang w:val="lt-LT"/>
        </w:rPr>
        <w:t xml:space="preserve"> (</w:t>
      </w:r>
      <w:r w:rsidR="003D35F2" w:rsidRPr="002462BE">
        <w:rPr>
          <w:rFonts w:ascii="Calibri Light" w:hAnsi="Calibri Light" w:cs="Calibri Light"/>
          <w:b/>
          <w:bCs/>
          <w:sz w:val="16"/>
          <w:szCs w:val="16"/>
          <w:lang w:val="lt-LT"/>
        </w:rPr>
        <w:t>93</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1EC9179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579A25" w14:textId="77777777" w:rsidR="00BA35BD" w:rsidRPr="002462BE" w:rsidRDefault="00BA35BD"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1C1326A" w14:textId="77777777" w:rsidR="00BA35BD" w:rsidRPr="002462BE" w:rsidRDefault="00BA35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7BB7F674" w14:textId="77777777" w:rsidR="00BA35BD" w:rsidRPr="002462BE" w:rsidRDefault="00BA35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B76BA33" w14:textId="77777777" w:rsidR="00BA35BD" w:rsidRPr="002462BE" w:rsidRDefault="00BA35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4D20C51" w14:textId="77777777" w:rsidR="00BA35BD" w:rsidRPr="002462BE" w:rsidRDefault="00BA35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392F7ECE" w14:textId="77777777" w:rsidR="00BA35BD" w:rsidRPr="002462BE" w:rsidRDefault="00BA35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E207695" w14:textId="77777777" w:rsidR="00BA35BD" w:rsidRPr="002462BE" w:rsidRDefault="00BA35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E72127C" w14:textId="77777777" w:rsidR="00BA35BD" w:rsidRPr="002462BE" w:rsidRDefault="00BA35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3C0FAA" w14:textId="77777777" w:rsidR="00BA35BD" w:rsidRPr="002462BE" w:rsidRDefault="00BA35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0031C6E7" w14:textId="77777777" w:rsidR="00BA35BD" w:rsidRPr="002462BE" w:rsidRDefault="00BA35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10A82CBD" w14:textId="77777777" w:rsidR="00BA35BD" w:rsidRPr="002462BE" w:rsidRDefault="00BA35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CCF2CF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399F3C5" w14:textId="77777777" w:rsidR="00BA35BD" w:rsidRPr="002462BE" w:rsidRDefault="00BA35B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4298D4D" w14:textId="77777777" w:rsidR="00BA35BD" w:rsidRPr="002462BE" w:rsidRDefault="00BA35B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291EC0C7" w14:textId="77777777" w:rsidR="00BA35BD" w:rsidRPr="002462BE" w:rsidRDefault="00BA35B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1BD66B29" w14:textId="77777777" w:rsidR="00BA35BD" w:rsidRPr="002462BE" w:rsidRDefault="00BA35B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D9C7B5" w14:textId="77777777" w:rsidR="00BA35BD" w:rsidRPr="002462BE" w:rsidRDefault="00BA35B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5AD46AD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DD5A0" w14:textId="0BFEAB11" w:rsidR="00BA35BD" w:rsidRPr="002462BE" w:rsidRDefault="003D35F2"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93</w:t>
            </w:r>
            <w:r w:rsidR="00BA35BD"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0EF954A9" w14:textId="0B5B8119" w:rsidR="00BA35BD" w:rsidRPr="002462BE" w:rsidRDefault="00E250F9"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Kirtimų g. 11, Vilnius</w:t>
            </w:r>
          </w:p>
        </w:tc>
        <w:tc>
          <w:tcPr>
            <w:tcW w:w="1135" w:type="pct"/>
            <w:tcBorders>
              <w:top w:val="single" w:sz="4" w:space="0" w:color="auto"/>
              <w:left w:val="nil"/>
              <w:bottom w:val="single" w:sz="4" w:space="0" w:color="auto"/>
              <w:right w:val="single" w:sz="4" w:space="0" w:color="auto"/>
            </w:tcBorders>
            <w:vAlign w:val="center"/>
          </w:tcPr>
          <w:p w14:paraId="0E31A2DA" w14:textId="77777777" w:rsidR="00BA35BD" w:rsidRPr="002462BE" w:rsidRDefault="00BA35BD"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2141354D" w14:textId="77777777" w:rsidR="00BA35BD" w:rsidRPr="002462BE" w:rsidRDefault="00BA35B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695F9" w14:textId="77777777" w:rsidR="00BA35BD" w:rsidRPr="002462BE" w:rsidRDefault="00BA35B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7F38A1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2139DD6" w14:textId="77777777" w:rsidR="00BA35BD" w:rsidRPr="002462BE" w:rsidRDefault="00BA35BD"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AEB83" w14:textId="77777777" w:rsidR="00BA35BD" w:rsidRPr="002462BE" w:rsidRDefault="00BA35BD"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9F974" w14:textId="77777777" w:rsidR="00BA35BD" w:rsidRPr="002462BE" w:rsidRDefault="00BA35BD"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BA35BD" w:rsidRPr="002462BE" w14:paraId="5DB9248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50581FA" w14:textId="77777777" w:rsidR="00BA35BD" w:rsidRPr="002462BE" w:rsidRDefault="00BA35BD"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83AB3" w14:textId="77777777" w:rsidR="00BA35BD" w:rsidRPr="002462BE" w:rsidRDefault="00BA35BD"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0A791" w14:textId="77777777" w:rsidR="00BA35BD" w:rsidRPr="002462BE" w:rsidRDefault="00BA35B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2BBAB2F" w14:textId="77777777" w:rsidR="00BA35BD" w:rsidRPr="002462BE" w:rsidRDefault="00BA35BD" w:rsidP="00BA35BD">
      <w:pPr>
        <w:pStyle w:val="Sraopastraipa"/>
        <w:spacing w:after="0" w:line="240" w:lineRule="auto"/>
        <w:rPr>
          <w:rFonts w:ascii="Calibri Light" w:hAnsi="Calibri Light" w:cs="Calibri Light"/>
          <w:b/>
          <w:sz w:val="16"/>
          <w:szCs w:val="16"/>
        </w:rPr>
      </w:pPr>
    </w:p>
    <w:p w14:paraId="14A2F6E1" w14:textId="77777777" w:rsidR="00BA35BD" w:rsidRPr="002462BE" w:rsidRDefault="00BA35BD" w:rsidP="00BA35BD">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0DF3642" w14:textId="1847806C" w:rsidR="00501820" w:rsidRPr="002462BE" w:rsidRDefault="00501820" w:rsidP="00501820">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8240CD" w:rsidRPr="002462BE">
        <w:rPr>
          <w:rFonts w:ascii="Calibri Light" w:hAnsi="Calibri Light" w:cs="Calibri Light"/>
          <w:b/>
          <w:sz w:val="16"/>
          <w:szCs w:val="16"/>
          <w:lang w:val="lt-LT"/>
        </w:rPr>
        <w:t>94</w:t>
      </w:r>
      <w:r w:rsidRPr="002462BE">
        <w:rPr>
          <w:rFonts w:ascii="Calibri Light" w:hAnsi="Calibri Light" w:cs="Calibri Light"/>
          <w:b/>
          <w:sz w:val="16"/>
          <w:szCs w:val="16"/>
          <w:lang w:val="lt-LT"/>
        </w:rPr>
        <w:t>. lentelė.</w:t>
      </w:r>
      <w:r w:rsidRPr="002462BE">
        <w:rPr>
          <w:rFonts w:ascii="Calibri Light" w:hAnsi="Calibri Light" w:cs="Calibri Light"/>
          <w:b/>
          <w:bCs/>
          <w:sz w:val="16"/>
          <w:szCs w:val="16"/>
          <w:lang w:val="lt-LT" w:eastAsia="lt-LT"/>
        </w:rPr>
        <w:t xml:space="preserve"> </w:t>
      </w:r>
      <w:r w:rsidR="004439AA" w:rsidRPr="002462BE">
        <w:rPr>
          <w:rFonts w:ascii="Calibri Light" w:hAnsi="Calibri Light" w:cs="Calibri Light"/>
          <w:b/>
          <w:bCs/>
          <w:sz w:val="16"/>
          <w:szCs w:val="16"/>
          <w:lang w:eastAsia="lt-LT"/>
        </w:rPr>
        <w:t>Vilniaus r. sav., Lavoriškių sen., Kirtimų k.</w:t>
      </w:r>
      <w:r w:rsidRPr="002462BE">
        <w:rPr>
          <w:rFonts w:ascii="Calibri Light" w:hAnsi="Calibri Light" w:cs="Calibri Light"/>
          <w:b/>
          <w:bCs/>
          <w:sz w:val="16"/>
          <w:szCs w:val="16"/>
          <w:lang w:val="lt-LT"/>
        </w:rPr>
        <w:t xml:space="preserve"> (</w:t>
      </w:r>
      <w:r w:rsidR="008240CD" w:rsidRPr="002462BE">
        <w:rPr>
          <w:rFonts w:ascii="Calibri Light" w:hAnsi="Calibri Light" w:cs="Calibri Light"/>
          <w:b/>
          <w:bCs/>
          <w:sz w:val="16"/>
          <w:szCs w:val="16"/>
          <w:lang w:val="lt-LT"/>
        </w:rPr>
        <w:t>94</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26DDF1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13141" w14:textId="77777777" w:rsidR="00501820" w:rsidRPr="002462BE" w:rsidRDefault="00501820"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203B7C0F" w14:textId="77777777" w:rsidR="00501820" w:rsidRPr="002462BE" w:rsidRDefault="0050182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2512FF14" w14:textId="77777777" w:rsidR="00501820" w:rsidRPr="002462BE" w:rsidRDefault="0050182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64D05B82" w14:textId="77777777" w:rsidR="00501820" w:rsidRPr="002462BE" w:rsidRDefault="0050182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285381BD" w14:textId="77777777" w:rsidR="00501820" w:rsidRPr="002462BE" w:rsidRDefault="0050182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26A4FEA3" w14:textId="77777777" w:rsidR="00501820" w:rsidRPr="002462BE" w:rsidRDefault="0050182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22C977ED" w14:textId="77777777" w:rsidR="00501820" w:rsidRPr="002462BE" w:rsidRDefault="0050182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260A883B" w14:textId="77777777" w:rsidR="00501820" w:rsidRPr="002462BE" w:rsidRDefault="0050182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18FDB2" w14:textId="77777777" w:rsidR="00501820" w:rsidRPr="002462BE" w:rsidRDefault="0050182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2C993B2" w14:textId="77777777" w:rsidR="00501820" w:rsidRPr="002462BE" w:rsidRDefault="0050182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4A33DB38" w14:textId="77777777" w:rsidR="00501820" w:rsidRPr="002462BE" w:rsidRDefault="00501820"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587F1F0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C1456D7" w14:textId="77777777" w:rsidR="00501820" w:rsidRPr="002462BE" w:rsidRDefault="0050182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035435A6" w14:textId="77777777" w:rsidR="00501820" w:rsidRPr="002462BE" w:rsidRDefault="0050182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509AD5FB" w14:textId="77777777" w:rsidR="00501820" w:rsidRPr="002462BE" w:rsidRDefault="0050182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5F0FCC42" w14:textId="77777777" w:rsidR="00501820" w:rsidRPr="002462BE" w:rsidRDefault="0050182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1BFB28" w14:textId="77777777" w:rsidR="00501820" w:rsidRPr="002462BE" w:rsidRDefault="0050182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4496643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6F065" w14:textId="0F93C8D8" w:rsidR="00501820" w:rsidRPr="002462BE" w:rsidRDefault="008240CD"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94</w:t>
            </w:r>
            <w:r w:rsidR="00501820"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3D10EC9" w14:textId="49837D26" w:rsidR="00501820" w:rsidRPr="002462BE" w:rsidRDefault="004439AA"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eastAsia="lt-LT"/>
              </w:rPr>
              <w:t>Vilniaus r. sav., Lavoriškių sen., Kirtimų k.,</w:t>
            </w:r>
          </w:p>
        </w:tc>
        <w:tc>
          <w:tcPr>
            <w:tcW w:w="1135" w:type="pct"/>
            <w:tcBorders>
              <w:top w:val="single" w:sz="4" w:space="0" w:color="auto"/>
              <w:left w:val="nil"/>
              <w:bottom w:val="single" w:sz="4" w:space="0" w:color="auto"/>
              <w:right w:val="single" w:sz="4" w:space="0" w:color="auto"/>
            </w:tcBorders>
            <w:vAlign w:val="center"/>
          </w:tcPr>
          <w:p w14:paraId="5631026B" w14:textId="77777777" w:rsidR="00501820" w:rsidRPr="002462BE" w:rsidRDefault="00501820"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136B510" w14:textId="77777777" w:rsidR="00501820" w:rsidRPr="002462BE" w:rsidRDefault="00501820"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CF9C3" w14:textId="77777777" w:rsidR="00501820" w:rsidRPr="002462BE" w:rsidRDefault="00501820"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0D62283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8904D0E" w14:textId="77777777" w:rsidR="00501820" w:rsidRPr="002462BE" w:rsidRDefault="00501820"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8E435" w14:textId="77777777" w:rsidR="00501820" w:rsidRPr="002462BE" w:rsidRDefault="00501820"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87A217" w14:textId="77777777" w:rsidR="00501820" w:rsidRPr="002462BE" w:rsidRDefault="00501820"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501820" w:rsidRPr="002462BE" w14:paraId="4D0A527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9ADBA59" w14:textId="77777777" w:rsidR="00501820" w:rsidRPr="002462BE" w:rsidRDefault="00501820"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29F2D" w14:textId="77777777" w:rsidR="00501820" w:rsidRPr="002462BE" w:rsidRDefault="00501820"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1800C" w14:textId="77777777" w:rsidR="00501820" w:rsidRPr="002462BE" w:rsidRDefault="00501820"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00B17EB" w14:textId="77777777" w:rsidR="00501820" w:rsidRPr="002462BE" w:rsidRDefault="00501820" w:rsidP="00501820">
      <w:pPr>
        <w:pStyle w:val="Sraopastraipa"/>
        <w:spacing w:after="0" w:line="240" w:lineRule="auto"/>
        <w:rPr>
          <w:rFonts w:ascii="Calibri Light" w:hAnsi="Calibri Light" w:cs="Calibri Light"/>
          <w:b/>
          <w:sz w:val="16"/>
          <w:szCs w:val="16"/>
        </w:rPr>
      </w:pPr>
    </w:p>
    <w:p w14:paraId="64A1670A" w14:textId="77777777" w:rsidR="00501820" w:rsidRPr="002462BE" w:rsidRDefault="00501820" w:rsidP="00501820">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AE5D02F" w14:textId="77777777" w:rsidR="00BA35BD" w:rsidRPr="002462BE" w:rsidRDefault="00BA35BD" w:rsidP="00BA35BD">
      <w:pPr>
        <w:pStyle w:val="Sraopastraipa"/>
        <w:spacing w:after="0"/>
        <w:rPr>
          <w:rFonts w:ascii="Calibri Light" w:hAnsi="Calibri Light" w:cs="Calibri Light"/>
          <w:b/>
          <w:sz w:val="16"/>
          <w:szCs w:val="16"/>
          <w:lang w:val="lt-LT"/>
        </w:rPr>
      </w:pPr>
    </w:p>
    <w:p w14:paraId="508B3CDE" w14:textId="08F82CAC" w:rsidR="004439AA" w:rsidRPr="002462BE" w:rsidRDefault="004439AA" w:rsidP="004439AA">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8240CD" w:rsidRPr="002462BE">
        <w:rPr>
          <w:rFonts w:ascii="Calibri Light" w:hAnsi="Calibri Light" w:cs="Calibri Light"/>
          <w:b/>
          <w:sz w:val="16"/>
          <w:szCs w:val="16"/>
          <w:lang w:val="lt-LT"/>
        </w:rPr>
        <w:t>95</w:t>
      </w:r>
      <w:r w:rsidRPr="002462BE">
        <w:rPr>
          <w:rFonts w:ascii="Calibri Light" w:hAnsi="Calibri Light" w:cs="Calibri Light"/>
          <w:b/>
          <w:sz w:val="16"/>
          <w:szCs w:val="16"/>
          <w:lang w:val="lt-LT"/>
        </w:rPr>
        <w:t>. lentelė.</w:t>
      </w:r>
      <w:r w:rsidR="00B12F03" w:rsidRPr="002462BE">
        <w:rPr>
          <w:rFonts w:ascii="Calibri Light" w:hAnsi="Calibri Light" w:cs="Calibri Light"/>
          <w:sz w:val="20"/>
          <w:szCs w:val="20"/>
          <w:lang w:val="lt-LT" w:eastAsia="lt-LT"/>
        </w:rPr>
        <w:t xml:space="preserve"> </w:t>
      </w:r>
      <w:r w:rsidR="00B12F03" w:rsidRPr="002462BE">
        <w:rPr>
          <w:rFonts w:ascii="Calibri Light" w:hAnsi="Calibri Light" w:cs="Calibri Light"/>
          <w:b/>
          <w:bCs/>
          <w:sz w:val="16"/>
          <w:szCs w:val="16"/>
          <w:lang w:val="lt-LT" w:eastAsia="lt-LT"/>
        </w:rPr>
        <w:t>Vilniaus r. sav., Lavoriškių sen., Lavoriškių k.</w:t>
      </w:r>
      <w:r w:rsidRPr="002462BE">
        <w:rPr>
          <w:rFonts w:ascii="Calibri Light" w:hAnsi="Calibri Light" w:cs="Calibri Light"/>
          <w:b/>
          <w:bCs/>
          <w:sz w:val="16"/>
          <w:szCs w:val="16"/>
          <w:lang w:val="lt-LT"/>
        </w:rPr>
        <w:t>(</w:t>
      </w:r>
      <w:r w:rsidR="008240CD" w:rsidRPr="002462BE">
        <w:rPr>
          <w:rFonts w:ascii="Calibri Light" w:hAnsi="Calibri Light" w:cs="Calibri Light"/>
          <w:b/>
          <w:bCs/>
          <w:sz w:val="16"/>
          <w:szCs w:val="16"/>
          <w:lang w:val="lt-LT"/>
        </w:rPr>
        <w:t>95</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5D2ABAD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AE851" w14:textId="77777777" w:rsidR="004439AA" w:rsidRPr="002462BE" w:rsidRDefault="004439AA"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F9F32D6" w14:textId="77777777" w:rsidR="004439AA" w:rsidRPr="002462BE" w:rsidRDefault="004439A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96DF331" w14:textId="77777777" w:rsidR="004439AA" w:rsidRPr="002462BE" w:rsidRDefault="004439A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4A176229" w14:textId="77777777" w:rsidR="004439AA" w:rsidRPr="002462BE" w:rsidRDefault="004439A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E1DA40B" w14:textId="77777777" w:rsidR="004439AA" w:rsidRPr="002462BE" w:rsidRDefault="004439A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22B4271" w14:textId="77777777" w:rsidR="004439AA" w:rsidRPr="002462BE" w:rsidRDefault="004439A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0A0BA0C" w14:textId="77777777" w:rsidR="004439AA" w:rsidRPr="002462BE" w:rsidRDefault="004439A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110E45C3" w14:textId="77777777" w:rsidR="004439AA" w:rsidRPr="002462BE" w:rsidRDefault="004439A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9716CA" w14:textId="77777777" w:rsidR="004439AA" w:rsidRPr="002462BE" w:rsidRDefault="004439A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E523221" w14:textId="77777777" w:rsidR="004439AA" w:rsidRPr="002462BE" w:rsidRDefault="004439A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259E172" w14:textId="77777777" w:rsidR="004439AA" w:rsidRPr="002462BE" w:rsidRDefault="004439AA"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7B8608B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B4F9211" w14:textId="77777777" w:rsidR="004439AA" w:rsidRPr="002462BE" w:rsidRDefault="004439A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46A37197" w14:textId="77777777" w:rsidR="004439AA" w:rsidRPr="002462BE" w:rsidRDefault="004439A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749786A" w14:textId="77777777" w:rsidR="004439AA" w:rsidRPr="002462BE" w:rsidRDefault="004439A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289D23B8" w14:textId="77777777" w:rsidR="004439AA" w:rsidRPr="002462BE" w:rsidRDefault="004439A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701FF0" w14:textId="77777777" w:rsidR="004439AA" w:rsidRPr="002462BE" w:rsidRDefault="004439A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5372CF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0915BE" w14:textId="24F7FD62" w:rsidR="004439AA" w:rsidRPr="002462BE" w:rsidRDefault="008240CD"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95</w:t>
            </w:r>
            <w:r w:rsidR="004439AA"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793FBF4" w14:textId="33F69688" w:rsidR="004439AA" w:rsidRPr="002462BE" w:rsidRDefault="00B12F03"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Vilniaus r. sav., Lavoriškių sen., Lavoriškių k.</w:t>
            </w:r>
          </w:p>
        </w:tc>
        <w:tc>
          <w:tcPr>
            <w:tcW w:w="1135" w:type="pct"/>
            <w:tcBorders>
              <w:top w:val="single" w:sz="4" w:space="0" w:color="auto"/>
              <w:left w:val="nil"/>
              <w:bottom w:val="single" w:sz="4" w:space="0" w:color="auto"/>
              <w:right w:val="single" w:sz="4" w:space="0" w:color="auto"/>
            </w:tcBorders>
            <w:vAlign w:val="center"/>
          </w:tcPr>
          <w:p w14:paraId="6335A8FD" w14:textId="77777777" w:rsidR="004439AA" w:rsidRPr="002462BE" w:rsidRDefault="004439AA"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1CA0DA96" w14:textId="77777777" w:rsidR="004439AA" w:rsidRPr="002462BE" w:rsidRDefault="004439AA"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E7CD0" w14:textId="77777777" w:rsidR="004439AA" w:rsidRPr="002462BE" w:rsidRDefault="004439AA"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29DF981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0C53E81" w14:textId="77777777" w:rsidR="004439AA" w:rsidRPr="002462BE" w:rsidRDefault="004439AA"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B7983" w14:textId="77777777" w:rsidR="004439AA" w:rsidRPr="002462BE" w:rsidRDefault="004439AA"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71553B" w14:textId="77777777" w:rsidR="004439AA" w:rsidRPr="002462BE" w:rsidRDefault="004439AA"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4439AA" w:rsidRPr="002462BE" w14:paraId="41262DF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1DA1F15" w14:textId="77777777" w:rsidR="004439AA" w:rsidRPr="002462BE" w:rsidRDefault="004439AA"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7225D" w14:textId="77777777" w:rsidR="004439AA" w:rsidRPr="002462BE" w:rsidRDefault="004439AA"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E0EAF" w14:textId="77777777" w:rsidR="004439AA" w:rsidRPr="002462BE" w:rsidRDefault="004439AA"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70BD8151" w14:textId="77777777" w:rsidR="004439AA" w:rsidRPr="002462BE" w:rsidRDefault="004439AA" w:rsidP="004439AA">
      <w:pPr>
        <w:pStyle w:val="Sraopastraipa"/>
        <w:spacing w:after="0" w:line="240" w:lineRule="auto"/>
        <w:rPr>
          <w:rFonts w:ascii="Calibri Light" w:hAnsi="Calibri Light" w:cs="Calibri Light"/>
          <w:b/>
          <w:sz w:val="16"/>
          <w:szCs w:val="16"/>
        </w:rPr>
      </w:pPr>
    </w:p>
    <w:p w14:paraId="3116E98D" w14:textId="77777777" w:rsidR="004439AA" w:rsidRPr="002462BE" w:rsidRDefault="004439AA" w:rsidP="004439AA">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70A9A11" w14:textId="77777777" w:rsidR="004439AA" w:rsidRPr="002462BE" w:rsidRDefault="004439AA" w:rsidP="004439AA">
      <w:pPr>
        <w:pStyle w:val="Sraopastraipa"/>
        <w:spacing w:after="0"/>
        <w:rPr>
          <w:rFonts w:ascii="Calibri Light" w:hAnsi="Calibri Light" w:cs="Calibri Light"/>
          <w:b/>
          <w:sz w:val="16"/>
          <w:szCs w:val="16"/>
        </w:rPr>
      </w:pPr>
    </w:p>
    <w:p w14:paraId="4CC561D4" w14:textId="77777777" w:rsidR="004439AA" w:rsidRPr="002462BE" w:rsidRDefault="004439AA" w:rsidP="004439AA">
      <w:pPr>
        <w:pStyle w:val="Sraopastraipa"/>
        <w:spacing w:after="0"/>
        <w:rPr>
          <w:rFonts w:ascii="Calibri Light" w:hAnsi="Calibri Light" w:cs="Calibri Light"/>
          <w:b/>
          <w:sz w:val="16"/>
          <w:szCs w:val="16"/>
        </w:rPr>
      </w:pPr>
    </w:p>
    <w:p w14:paraId="690D3511" w14:textId="77777777" w:rsidR="008240CD" w:rsidRPr="002462BE" w:rsidRDefault="008240CD" w:rsidP="00B12F03">
      <w:pPr>
        <w:pStyle w:val="Sraopastraipa"/>
        <w:tabs>
          <w:tab w:val="left" w:pos="0"/>
        </w:tabs>
        <w:spacing w:after="0" w:line="240" w:lineRule="auto"/>
        <w:ind w:left="0"/>
        <w:rPr>
          <w:rFonts w:ascii="Calibri Light" w:hAnsi="Calibri Light" w:cs="Calibri Light"/>
          <w:b/>
          <w:sz w:val="16"/>
          <w:szCs w:val="16"/>
          <w:lang w:val="lt-LT"/>
        </w:rPr>
      </w:pPr>
    </w:p>
    <w:p w14:paraId="02A1AF97" w14:textId="77777777" w:rsidR="008240CD" w:rsidRPr="002462BE" w:rsidRDefault="008240CD" w:rsidP="00B12F03">
      <w:pPr>
        <w:pStyle w:val="Sraopastraipa"/>
        <w:tabs>
          <w:tab w:val="left" w:pos="0"/>
        </w:tabs>
        <w:spacing w:after="0" w:line="240" w:lineRule="auto"/>
        <w:ind w:left="0"/>
        <w:rPr>
          <w:rFonts w:ascii="Calibri Light" w:hAnsi="Calibri Light" w:cs="Calibri Light"/>
          <w:b/>
          <w:sz w:val="16"/>
          <w:szCs w:val="16"/>
          <w:lang w:val="lt-LT"/>
        </w:rPr>
      </w:pPr>
    </w:p>
    <w:p w14:paraId="7DF4944C" w14:textId="70789611" w:rsidR="00B12F03" w:rsidRPr="002462BE" w:rsidRDefault="00B12F03" w:rsidP="00B12F03">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lastRenderedPageBreak/>
        <w:t>6.</w:t>
      </w:r>
      <w:r w:rsidR="008240CD" w:rsidRPr="002462BE">
        <w:rPr>
          <w:rFonts w:ascii="Calibri Light" w:hAnsi="Calibri Light" w:cs="Calibri Light"/>
          <w:b/>
          <w:sz w:val="16"/>
          <w:szCs w:val="16"/>
          <w:lang w:val="lt-LT"/>
        </w:rPr>
        <w:t>96</w:t>
      </w:r>
      <w:r w:rsidRPr="002462BE">
        <w:rPr>
          <w:rFonts w:ascii="Calibri Light" w:hAnsi="Calibri Light" w:cs="Calibri Light"/>
          <w:b/>
          <w:sz w:val="16"/>
          <w:szCs w:val="16"/>
          <w:lang w:val="lt-LT"/>
        </w:rPr>
        <w:t>. lentelė.</w:t>
      </w:r>
      <w:r w:rsidRPr="002462BE">
        <w:rPr>
          <w:rFonts w:ascii="Calibri Light" w:hAnsi="Calibri Light" w:cs="Calibri Light"/>
          <w:sz w:val="20"/>
          <w:szCs w:val="20"/>
          <w:lang w:val="lt-LT" w:eastAsia="lt-LT"/>
        </w:rPr>
        <w:t xml:space="preserve"> </w:t>
      </w:r>
      <w:r w:rsidR="00956425" w:rsidRPr="002462BE">
        <w:rPr>
          <w:rFonts w:ascii="Calibri Light" w:hAnsi="Calibri Light" w:cs="Calibri Light"/>
          <w:b/>
          <w:bCs/>
          <w:sz w:val="16"/>
          <w:szCs w:val="16"/>
          <w:lang w:val="lt-LT" w:eastAsia="lt-LT"/>
        </w:rPr>
        <w:t>Kauno m., Paštuvos g. 11A</w:t>
      </w:r>
      <w:r w:rsidR="00956425" w:rsidRPr="002462BE">
        <w:rPr>
          <w:rFonts w:ascii="Calibri Light" w:hAnsi="Calibri Light" w:cs="Calibri Light"/>
          <w:sz w:val="20"/>
          <w:szCs w:val="20"/>
          <w:lang w:val="lt-LT" w:eastAsia="lt-LT"/>
        </w:rPr>
        <w:t xml:space="preserve"> </w:t>
      </w:r>
      <w:r w:rsidRPr="002462BE">
        <w:rPr>
          <w:rFonts w:ascii="Calibri Light" w:hAnsi="Calibri Light" w:cs="Calibri Light"/>
          <w:b/>
          <w:bCs/>
          <w:sz w:val="16"/>
          <w:szCs w:val="16"/>
          <w:lang w:val="lt-LT"/>
        </w:rPr>
        <w:t>(</w:t>
      </w:r>
      <w:r w:rsidR="008240CD" w:rsidRPr="002462BE">
        <w:rPr>
          <w:rFonts w:ascii="Calibri Light" w:hAnsi="Calibri Light" w:cs="Calibri Light"/>
          <w:b/>
          <w:bCs/>
          <w:sz w:val="16"/>
          <w:szCs w:val="16"/>
          <w:lang w:val="lt-LT"/>
        </w:rPr>
        <w:t>96</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710326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EA1F1F" w14:textId="77777777" w:rsidR="00B12F03" w:rsidRPr="002462BE" w:rsidRDefault="00B12F03"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2B8B74F" w14:textId="77777777" w:rsidR="00B12F03" w:rsidRPr="002462BE" w:rsidRDefault="00B12F0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35D43BE" w14:textId="77777777" w:rsidR="00B12F03" w:rsidRPr="002462BE" w:rsidRDefault="00B12F0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BFC952F" w14:textId="77777777" w:rsidR="00B12F03" w:rsidRPr="002462BE" w:rsidRDefault="00B12F0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3F3F8A7" w14:textId="77777777" w:rsidR="00B12F03" w:rsidRPr="002462BE" w:rsidRDefault="00B12F0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196EA93" w14:textId="77777777" w:rsidR="00B12F03" w:rsidRPr="002462BE" w:rsidRDefault="00B12F0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15B1BCF5" w14:textId="77777777" w:rsidR="00B12F03" w:rsidRPr="002462BE" w:rsidRDefault="00B12F0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5EAAB548" w14:textId="77777777" w:rsidR="00B12F03" w:rsidRPr="002462BE" w:rsidRDefault="00B12F0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F96BED" w14:textId="77777777" w:rsidR="00B12F03" w:rsidRPr="002462BE" w:rsidRDefault="00B12F0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CAE404F" w14:textId="77777777" w:rsidR="00B12F03" w:rsidRPr="002462BE" w:rsidRDefault="00B12F0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3E5EF0B" w14:textId="77777777" w:rsidR="00B12F03" w:rsidRPr="002462BE" w:rsidRDefault="00B12F0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42CDFC4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36A0569" w14:textId="77777777" w:rsidR="00B12F03" w:rsidRPr="002462BE" w:rsidRDefault="00B12F0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255E7A3E" w14:textId="77777777" w:rsidR="00B12F03" w:rsidRPr="002462BE" w:rsidRDefault="00B12F0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348461FC" w14:textId="77777777" w:rsidR="00B12F03" w:rsidRPr="002462BE" w:rsidRDefault="00B12F0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55AFC2A2" w14:textId="77777777" w:rsidR="00B12F03" w:rsidRPr="002462BE" w:rsidRDefault="00B12F0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CAA2A2" w14:textId="77777777" w:rsidR="00B12F03" w:rsidRPr="002462BE" w:rsidRDefault="00B12F0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6E1B72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538741" w14:textId="6E59A2B9" w:rsidR="00B12F03" w:rsidRPr="002462BE" w:rsidRDefault="008240CD"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96</w:t>
            </w:r>
            <w:r w:rsidR="00B12F03"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6678BE8C" w14:textId="721C9576" w:rsidR="00B12F03" w:rsidRPr="002462BE" w:rsidRDefault="00956425"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Kauno m., Paštuvos g. 11A</w:t>
            </w:r>
          </w:p>
        </w:tc>
        <w:tc>
          <w:tcPr>
            <w:tcW w:w="1135" w:type="pct"/>
            <w:tcBorders>
              <w:top w:val="single" w:sz="4" w:space="0" w:color="auto"/>
              <w:left w:val="nil"/>
              <w:bottom w:val="single" w:sz="4" w:space="0" w:color="auto"/>
              <w:right w:val="single" w:sz="4" w:space="0" w:color="auto"/>
            </w:tcBorders>
            <w:vAlign w:val="center"/>
          </w:tcPr>
          <w:p w14:paraId="4132FD77" w14:textId="77777777" w:rsidR="00B12F03" w:rsidRPr="002462BE" w:rsidRDefault="00B12F03"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C329AB1" w14:textId="77777777" w:rsidR="00B12F03" w:rsidRPr="002462BE" w:rsidRDefault="00B12F0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557B0" w14:textId="77777777" w:rsidR="00B12F03" w:rsidRPr="002462BE" w:rsidRDefault="00B12F0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63C9314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C3D3B0C" w14:textId="77777777" w:rsidR="00B12F03" w:rsidRPr="002462BE" w:rsidRDefault="00B12F03"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F2562" w14:textId="77777777" w:rsidR="00B12F03" w:rsidRPr="002462BE" w:rsidRDefault="00B12F03"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19FB44" w14:textId="77777777" w:rsidR="00B12F03" w:rsidRPr="002462BE" w:rsidRDefault="00B12F03"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B12F03" w:rsidRPr="002462BE" w14:paraId="3386AB9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8752965" w14:textId="77777777" w:rsidR="00B12F03" w:rsidRPr="002462BE" w:rsidRDefault="00B12F03"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1DA0B" w14:textId="77777777" w:rsidR="00B12F03" w:rsidRPr="002462BE" w:rsidRDefault="00B12F03"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67D04" w14:textId="77777777" w:rsidR="00B12F03" w:rsidRPr="002462BE" w:rsidRDefault="00B12F0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5071A5F9" w14:textId="77777777" w:rsidR="00B12F03" w:rsidRPr="002462BE" w:rsidRDefault="00B12F03" w:rsidP="00B12F03">
      <w:pPr>
        <w:pStyle w:val="Sraopastraipa"/>
        <w:spacing w:after="0" w:line="240" w:lineRule="auto"/>
        <w:rPr>
          <w:rFonts w:ascii="Calibri Light" w:hAnsi="Calibri Light" w:cs="Calibri Light"/>
          <w:b/>
          <w:sz w:val="16"/>
          <w:szCs w:val="16"/>
        </w:rPr>
      </w:pPr>
    </w:p>
    <w:p w14:paraId="32F92227" w14:textId="77777777" w:rsidR="00B12F03" w:rsidRPr="002462BE" w:rsidRDefault="00B12F03" w:rsidP="00B12F03">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1AA0087D" w14:textId="77777777" w:rsidR="00B12F03" w:rsidRPr="002462BE" w:rsidRDefault="00B12F03" w:rsidP="00B12F03">
      <w:pPr>
        <w:pStyle w:val="Sraopastraipa"/>
        <w:spacing w:after="0"/>
        <w:rPr>
          <w:rFonts w:ascii="Calibri Light" w:hAnsi="Calibri Light" w:cs="Calibri Light"/>
          <w:b/>
          <w:sz w:val="16"/>
          <w:szCs w:val="16"/>
        </w:rPr>
      </w:pPr>
    </w:p>
    <w:p w14:paraId="214C184B" w14:textId="074D0D5D" w:rsidR="004B557E" w:rsidRPr="002462BE" w:rsidRDefault="004B557E" w:rsidP="004B557E">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9E0BF4" w:rsidRPr="002462BE">
        <w:rPr>
          <w:rFonts w:ascii="Calibri Light" w:hAnsi="Calibri Light" w:cs="Calibri Light"/>
          <w:b/>
          <w:sz w:val="16"/>
          <w:szCs w:val="16"/>
          <w:lang w:val="lt-LT"/>
        </w:rPr>
        <w:t>97</w:t>
      </w:r>
      <w:r w:rsidRPr="002462BE">
        <w:rPr>
          <w:rFonts w:ascii="Calibri Light" w:hAnsi="Calibri Light" w:cs="Calibri Light"/>
          <w:b/>
          <w:sz w:val="16"/>
          <w:szCs w:val="16"/>
          <w:lang w:val="lt-LT"/>
        </w:rPr>
        <w:t>. lentelė.</w:t>
      </w:r>
      <w:r w:rsidRPr="002462BE">
        <w:rPr>
          <w:rFonts w:ascii="Calibri Light" w:hAnsi="Calibri Light" w:cs="Calibri Light"/>
          <w:b/>
          <w:sz w:val="16"/>
          <w:szCs w:val="16"/>
          <w:lang w:val="lt-LT" w:eastAsia="lt-LT"/>
        </w:rPr>
        <w:t xml:space="preserve"> </w:t>
      </w:r>
      <w:r w:rsidR="00807C8F" w:rsidRPr="002462BE">
        <w:rPr>
          <w:rFonts w:ascii="Calibri Light" w:hAnsi="Calibri Light" w:cs="Calibri Light"/>
          <w:b/>
          <w:sz w:val="16"/>
          <w:szCs w:val="16"/>
          <w:lang w:val="lt-LT" w:eastAsia="lt-LT"/>
        </w:rPr>
        <w:t>Vilkaviškio r. sav., Vištyčio sen., Vištyčio Lauko I k., Kalvarijos g. 4</w:t>
      </w:r>
      <w:r w:rsidR="00807C8F" w:rsidRPr="002462BE">
        <w:rPr>
          <w:rFonts w:ascii="Calibri Light" w:hAnsi="Calibri Light" w:cs="Calibri Light"/>
          <w:b/>
          <w:sz w:val="16"/>
          <w:szCs w:val="16"/>
          <w:lang w:val="lt-LT"/>
        </w:rPr>
        <w:t xml:space="preserve"> </w:t>
      </w:r>
      <w:r w:rsidRPr="002462BE">
        <w:rPr>
          <w:rFonts w:ascii="Calibri Light" w:hAnsi="Calibri Light" w:cs="Calibri Light"/>
          <w:b/>
          <w:bCs/>
          <w:sz w:val="16"/>
          <w:szCs w:val="16"/>
          <w:lang w:val="lt-LT"/>
        </w:rPr>
        <w:t>(</w:t>
      </w:r>
      <w:r w:rsidR="009E0BF4" w:rsidRPr="002462BE">
        <w:rPr>
          <w:rFonts w:ascii="Calibri Light" w:hAnsi="Calibri Light" w:cs="Calibri Light"/>
          <w:b/>
          <w:bCs/>
          <w:sz w:val="16"/>
          <w:szCs w:val="16"/>
          <w:lang w:val="lt-LT"/>
        </w:rPr>
        <w:t>97</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4BA5FB8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CB4C8" w14:textId="77777777" w:rsidR="004B557E" w:rsidRPr="002462BE" w:rsidRDefault="004B557E"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CC05E0F" w14:textId="77777777" w:rsidR="004B557E" w:rsidRPr="002462BE" w:rsidRDefault="004B557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AE5339A" w14:textId="77777777" w:rsidR="004B557E" w:rsidRPr="002462BE" w:rsidRDefault="004B557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05F95FBC" w14:textId="77777777" w:rsidR="004B557E" w:rsidRPr="002462BE" w:rsidRDefault="004B557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4ADA5908" w14:textId="77777777" w:rsidR="004B557E" w:rsidRPr="002462BE" w:rsidRDefault="004B557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3596686A" w14:textId="77777777" w:rsidR="004B557E" w:rsidRPr="002462BE" w:rsidRDefault="004B557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630828C" w14:textId="77777777" w:rsidR="004B557E" w:rsidRPr="002462BE" w:rsidRDefault="004B557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E0D1F1B" w14:textId="77777777" w:rsidR="004B557E" w:rsidRPr="002462BE" w:rsidRDefault="004B557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6F3E61" w14:textId="77777777" w:rsidR="004B557E" w:rsidRPr="002462BE" w:rsidRDefault="004B557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2EB8D48C" w14:textId="77777777" w:rsidR="004B557E" w:rsidRPr="002462BE" w:rsidRDefault="004B557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03BED960" w14:textId="77777777" w:rsidR="004B557E" w:rsidRPr="002462BE" w:rsidRDefault="004B557E"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587254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39AF916F" w14:textId="77777777" w:rsidR="004B557E" w:rsidRPr="002462BE" w:rsidRDefault="004B557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F6B20EC" w14:textId="77777777" w:rsidR="004B557E" w:rsidRPr="002462BE" w:rsidRDefault="004B557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6BDAD027" w14:textId="77777777" w:rsidR="004B557E" w:rsidRPr="002462BE" w:rsidRDefault="004B557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447060E1" w14:textId="77777777" w:rsidR="004B557E" w:rsidRPr="002462BE" w:rsidRDefault="004B557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416331" w14:textId="77777777" w:rsidR="004B557E" w:rsidRPr="002462BE" w:rsidRDefault="004B557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199794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AD9312" w14:textId="0D9FF22B" w:rsidR="004B557E" w:rsidRPr="002462BE" w:rsidRDefault="009E0BF4"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97</w:t>
            </w:r>
            <w:r w:rsidR="004B557E"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9EFEC8F" w14:textId="6B5985C7" w:rsidR="004B557E" w:rsidRPr="002462BE" w:rsidRDefault="00807C8F"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Vilkaviškio r. sav., Vištyčio sen., Vištyčio Lauko I k., Kalvarijos g. 4</w:t>
            </w:r>
          </w:p>
        </w:tc>
        <w:tc>
          <w:tcPr>
            <w:tcW w:w="1135" w:type="pct"/>
            <w:tcBorders>
              <w:top w:val="single" w:sz="4" w:space="0" w:color="auto"/>
              <w:left w:val="nil"/>
              <w:bottom w:val="single" w:sz="4" w:space="0" w:color="auto"/>
              <w:right w:val="single" w:sz="4" w:space="0" w:color="auto"/>
            </w:tcBorders>
            <w:vAlign w:val="center"/>
          </w:tcPr>
          <w:p w14:paraId="14530DAF" w14:textId="77777777" w:rsidR="004B557E" w:rsidRPr="002462BE" w:rsidRDefault="004B557E"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1409CFC" w14:textId="77777777" w:rsidR="004B557E" w:rsidRPr="002462BE" w:rsidRDefault="004B557E"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3420B" w14:textId="77777777" w:rsidR="004B557E" w:rsidRPr="002462BE" w:rsidRDefault="004B557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5FFFCD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7CFB951" w14:textId="77777777" w:rsidR="004B557E" w:rsidRPr="002462BE" w:rsidRDefault="004B557E"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54EA9" w14:textId="77777777" w:rsidR="004B557E" w:rsidRPr="002462BE" w:rsidRDefault="004B557E"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A79B5D" w14:textId="77777777" w:rsidR="004B557E" w:rsidRPr="002462BE" w:rsidRDefault="004B557E"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4B557E" w:rsidRPr="002462BE" w14:paraId="087129A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89313C8" w14:textId="77777777" w:rsidR="004B557E" w:rsidRPr="002462BE" w:rsidRDefault="004B557E"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A9890" w14:textId="77777777" w:rsidR="004B557E" w:rsidRPr="002462BE" w:rsidRDefault="004B557E"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BB7A5" w14:textId="77777777" w:rsidR="004B557E" w:rsidRPr="002462BE" w:rsidRDefault="004B557E"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7858D1E6" w14:textId="77777777" w:rsidR="004B557E" w:rsidRPr="002462BE" w:rsidRDefault="004B557E" w:rsidP="004B557E">
      <w:pPr>
        <w:pStyle w:val="Sraopastraipa"/>
        <w:spacing w:after="0" w:line="240" w:lineRule="auto"/>
        <w:rPr>
          <w:rFonts w:ascii="Calibri Light" w:hAnsi="Calibri Light" w:cs="Calibri Light"/>
          <w:b/>
          <w:sz w:val="16"/>
          <w:szCs w:val="16"/>
        </w:rPr>
      </w:pPr>
    </w:p>
    <w:p w14:paraId="02794EA8" w14:textId="77777777" w:rsidR="004B557E" w:rsidRPr="002462BE" w:rsidRDefault="004B557E" w:rsidP="004B557E">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02CB3E4E" w14:textId="77777777" w:rsidR="004B557E" w:rsidRPr="002462BE" w:rsidRDefault="004B557E" w:rsidP="004B557E">
      <w:pPr>
        <w:pStyle w:val="Sraopastraipa"/>
        <w:spacing w:after="0"/>
        <w:rPr>
          <w:rFonts w:ascii="Calibri Light" w:hAnsi="Calibri Light" w:cs="Calibri Light"/>
          <w:b/>
          <w:sz w:val="16"/>
          <w:szCs w:val="16"/>
        </w:rPr>
      </w:pPr>
    </w:p>
    <w:p w14:paraId="5E7E9014" w14:textId="7F4FA512" w:rsidR="00A41272" w:rsidRPr="002462BE" w:rsidRDefault="00A41272" w:rsidP="00A41272">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9E0BF4" w:rsidRPr="002462BE">
        <w:rPr>
          <w:rFonts w:ascii="Calibri Light" w:hAnsi="Calibri Light" w:cs="Calibri Light"/>
          <w:b/>
          <w:sz w:val="16"/>
          <w:szCs w:val="16"/>
          <w:lang w:val="lt-LT"/>
        </w:rPr>
        <w:t>98</w:t>
      </w:r>
      <w:r w:rsidRPr="002462BE">
        <w:rPr>
          <w:rFonts w:ascii="Calibri Light" w:hAnsi="Calibri Light" w:cs="Calibri Light"/>
          <w:b/>
          <w:sz w:val="16"/>
          <w:szCs w:val="16"/>
          <w:lang w:val="lt-LT"/>
        </w:rPr>
        <w:t>. lentelė.</w:t>
      </w:r>
      <w:r w:rsidRPr="002462BE">
        <w:rPr>
          <w:rFonts w:ascii="Calibri Light" w:hAnsi="Calibri Light" w:cs="Calibri Light"/>
          <w:b/>
          <w:sz w:val="16"/>
          <w:szCs w:val="16"/>
          <w:lang w:val="lt-LT" w:eastAsia="lt-LT"/>
        </w:rPr>
        <w:t xml:space="preserve"> </w:t>
      </w:r>
      <w:r w:rsidR="00705E52" w:rsidRPr="002462BE">
        <w:rPr>
          <w:rFonts w:ascii="Calibri Light" w:hAnsi="Calibri Light" w:cs="Calibri Light"/>
          <w:b/>
          <w:sz w:val="16"/>
          <w:szCs w:val="16"/>
          <w:lang w:val="lt-LT" w:eastAsia="lt-LT"/>
        </w:rPr>
        <w:t>Šalčininkų r. sav., Butrimonių sen., Rėžių k., Saulėtoji g. 13</w:t>
      </w:r>
      <w:r w:rsidRPr="002462BE">
        <w:rPr>
          <w:rFonts w:ascii="Calibri Light" w:hAnsi="Calibri Light" w:cs="Calibri Light"/>
          <w:b/>
          <w:sz w:val="16"/>
          <w:szCs w:val="16"/>
          <w:lang w:val="lt-LT"/>
        </w:rPr>
        <w:t xml:space="preserve"> (</w:t>
      </w:r>
      <w:r w:rsidR="009E0BF4" w:rsidRPr="002462BE">
        <w:rPr>
          <w:rFonts w:ascii="Calibri Light" w:hAnsi="Calibri Light" w:cs="Calibri Light"/>
          <w:b/>
          <w:bCs/>
          <w:sz w:val="16"/>
          <w:szCs w:val="16"/>
          <w:lang w:val="lt-LT"/>
        </w:rPr>
        <w:t>98</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1E0B1CC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6A2B5A" w14:textId="77777777" w:rsidR="00A41272" w:rsidRPr="002462BE" w:rsidRDefault="00A41272"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5C0DFE99" w14:textId="77777777" w:rsidR="00A41272" w:rsidRPr="002462BE" w:rsidRDefault="00A412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1FED2ACC" w14:textId="77777777" w:rsidR="00A41272" w:rsidRPr="002462BE" w:rsidRDefault="00A412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688F8735" w14:textId="77777777" w:rsidR="00A41272" w:rsidRPr="002462BE" w:rsidRDefault="00A412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542F7CF" w14:textId="77777777" w:rsidR="00A41272" w:rsidRPr="002462BE" w:rsidRDefault="00A412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529AE31" w14:textId="77777777" w:rsidR="00A41272" w:rsidRPr="002462BE" w:rsidRDefault="00A412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3B0C8084" w14:textId="77777777" w:rsidR="00A41272" w:rsidRPr="002462BE" w:rsidRDefault="00A412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9AB2550" w14:textId="77777777" w:rsidR="00A41272" w:rsidRPr="002462BE" w:rsidRDefault="00A412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C35456" w14:textId="77777777" w:rsidR="00A41272" w:rsidRPr="002462BE" w:rsidRDefault="00A412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11876520" w14:textId="77777777" w:rsidR="00A41272" w:rsidRPr="002462BE" w:rsidRDefault="00A412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123F3619" w14:textId="77777777" w:rsidR="00A41272" w:rsidRPr="002462BE" w:rsidRDefault="00A412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7323994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B5B9A8B" w14:textId="77777777" w:rsidR="00A41272" w:rsidRPr="002462BE" w:rsidRDefault="00A412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74448C54" w14:textId="77777777" w:rsidR="00A41272" w:rsidRPr="002462BE" w:rsidRDefault="00A412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4C85773" w14:textId="77777777" w:rsidR="00A41272" w:rsidRPr="002462BE" w:rsidRDefault="00A412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14CF7DAB" w14:textId="77777777" w:rsidR="00A41272" w:rsidRPr="002462BE" w:rsidRDefault="00A412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14C702" w14:textId="77777777" w:rsidR="00A41272" w:rsidRPr="002462BE" w:rsidRDefault="00A412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62E3BB6A"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BC14E1" w14:textId="49152D47" w:rsidR="00A41272" w:rsidRPr="002462BE" w:rsidRDefault="009E0BF4"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98</w:t>
            </w:r>
            <w:r w:rsidR="00A41272"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579DEB8" w14:textId="2698549E" w:rsidR="00A41272" w:rsidRPr="002462BE" w:rsidRDefault="00705E52"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Šalčininkų r. sav., Butrimonių sen., Rėžių k., Saulėtoji g. 13</w:t>
            </w:r>
          </w:p>
        </w:tc>
        <w:tc>
          <w:tcPr>
            <w:tcW w:w="1135" w:type="pct"/>
            <w:tcBorders>
              <w:top w:val="single" w:sz="4" w:space="0" w:color="auto"/>
              <w:left w:val="nil"/>
              <w:bottom w:val="single" w:sz="4" w:space="0" w:color="auto"/>
              <w:right w:val="single" w:sz="4" w:space="0" w:color="auto"/>
            </w:tcBorders>
            <w:vAlign w:val="center"/>
          </w:tcPr>
          <w:p w14:paraId="6F6210A8" w14:textId="77777777" w:rsidR="00A41272" w:rsidRPr="002462BE" w:rsidRDefault="00A41272"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2025F8BD" w14:textId="77777777" w:rsidR="00A41272" w:rsidRPr="002462BE" w:rsidRDefault="00A412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4404D" w14:textId="77777777" w:rsidR="00A41272" w:rsidRPr="002462BE" w:rsidRDefault="00A4127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03975D2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599ABA5" w14:textId="77777777" w:rsidR="00A41272" w:rsidRPr="002462BE" w:rsidRDefault="00A41272"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5AC67E" w14:textId="77777777" w:rsidR="00A41272" w:rsidRPr="002462BE" w:rsidRDefault="00A41272"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D7251" w14:textId="77777777" w:rsidR="00A41272" w:rsidRPr="002462BE" w:rsidRDefault="00A41272"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A41272" w:rsidRPr="002462BE" w14:paraId="652A666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0DD5ED5" w14:textId="77777777" w:rsidR="00A41272" w:rsidRPr="002462BE" w:rsidRDefault="00A41272"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BFE07" w14:textId="77777777" w:rsidR="00A41272" w:rsidRPr="002462BE" w:rsidRDefault="00A41272"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D148E" w14:textId="77777777" w:rsidR="00A41272" w:rsidRPr="002462BE" w:rsidRDefault="00A4127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6A73697" w14:textId="77777777" w:rsidR="00A41272" w:rsidRPr="002462BE" w:rsidRDefault="00A41272" w:rsidP="00A41272">
      <w:pPr>
        <w:pStyle w:val="Sraopastraipa"/>
        <w:spacing w:after="0" w:line="240" w:lineRule="auto"/>
        <w:rPr>
          <w:rFonts w:ascii="Calibri Light" w:hAnsi="Calibri Light" w:cs="Calibri Light"/>
          <w:b/>
          <w:sz w:val="16"/>
          <w:szCs w:val="16"/>
        </w:rPr>
      </w:pPr>
    </w:p>
    <w:p w14:paraId="77E60908" w14:textId="77777777" w:rsidR="00A41272" w:rsidRPr="002462BE" w:rsidRDefault="00A41272" w:rsidP="00A41272">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EF5715D" w14:textId="77777777" w:rsidR="00A41272" w:rsidRPr="002462BE" w:rsidRDefault="00A41272" w:rsidP="00A41272">
      <w:pPr>
        <w:pStyle w:val="Sraopastraipa"/>
        <w:spacing w:after="0"/>
        <w:rPr>
          <w:rFonts w:ascii="Calibri Light" w:hAnsi="Calibri Light" w:cs="Calibri Light"/>
          <w:b/>
          <w:sz w:val="16"/>
          <w:szCs w:val="16"/>
        </w:rPr>
      </w:pPr>
    </w:p>
    <w:p w14:paraId="7118C6F0" w14:textId="7F76ECA0" w:rsidR="00672CB1" w:rsidRPr="002462BE" w:rsidRDefault="00672CB1" w:rsidP="00672CB1">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w:t>
      </w:r>
      <w:r w:rsidR="009E0BF4" w:rsidRPr="002462BE">
        <w:rPr>
          <w:rFonts w:ascii="Calibri Light" w:hAnsi="Calibri Light" w:cs="Calibri Light"/>
          <w:b/>
          <w:sz w:val="16"/>
          <w:szCs w:val="16"/>
          <w:lang w:val="lt-LT"/>
        </w:rPr>
        <w:t>99</w:t>
      </w:r>
      <w:r w:rsidRPr="002462BE">
        <w:rPr>
          <w:rFonts w:ascii="Calibri Light" w:hAnsi="Calibri Light" w:cs="Calibri Light"/>
          <w:b/>
          <w:sz w:val="16"/>
          <w:szCs w:val="16"/>
          <w:lang w:val="lt-LT"/>
        </w:rPr>
        <w:t>. lentelė.</w:t>
      </w:r>
      <w:r w:rsidRPr="002462BE">
        <w:rPr>
          <w:rFonts w:ascii="Calibri Light" w:hAnsi="Calibri Light" w:cs="Calibri Light"/>
          <w:b/>
          <w:sz w:val="16"/>
          <w:szCs w:val="16"/>
          <w:lang w:val="lt-LT" w:eastAsia="lt-LT"/>
        </w:rPr>
        <w:t xml:space="preserve"> </w:t>
      </w:r>
      <w:r w:rsidR="00D70307" w:rsidRPr="002462BE">
        <w:rPr>
          <w:rFonts w:ascii="Calibri Light" w:hAnsi="Calibri Light" w:cs="Calibri Light"/>
          <w:b/>
          <w:bCs/>
          <w:sz w:val="16"/>
          <w:szCs w:val="16"/>
          <w:lang w:val="lt-LT" w:eastAsia="lt-LT"/>
        </w:rPr>
        <w:t>Vatušių g. 6A, Rietavas, Plungės r.</w:t>
      </w:r>
      <w:r w:rsidR="00D70307" w:rsidRPr="002462BE">
        <w:rPr>
          <w:rFonts w:ascii="Calibri Light" w:hAnsi="Calibri Light" w:cs="Calibri Light"/>
          <w:b/>
          <w:bCs/>
          <w:sz w:val="16"/>
          <w:szCs w:val="16"/>
          <w:lang w:val="lt-LT"/>
        </w:rPr>
        <w:t xml:space="preserve"> </w:t>
      </w:r>
      <w:r w:rsidRPr="002462BE">
        <w:rPr>
          <w:rFonts w:ascii="Calibri Light" w:hAnsi="Calibri Light" w:cs="Calibri Light"/>
          <w:b/>
          <w:sz w:val="16"/>
          <w:szCs w:val="16"/>
          <w:lang w:val="lt-LT"/>
        </w:rPr>
        <w:t>(</w:t>
      </w:r>
      <w:r w:rsidR="009E0BF4" w:rsidRPr="002462BE">
        <w:rPr>
          <w:rFonts w:ascii="Calibri Light" w:hAnsi="Calibri Light" w:cs="Calibri Light"/>
          <w:b/>
          <w:bCs/>
          <w:sz w:val="16"/>
          <w:szCs w:val="16"/>
          <w:lang w:val="lt-LT"/>
        </w:rPr>
        <w:t>99</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3D90E63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94E04B" w14:textId="77777777" w:rsidR="00672CB1" w:rsidRPr="002462BE" w:rsidRDefault="00672CB1"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106D87DF" w14:textId="77777777" w:rsidR="00672CB1" w:rsidRPr="002462BE" w:rsidRDefault="00672C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55023BB2" w14:textId="77777777" w:rsidR="00672CB1" w:rsidRPr="002462BE" w:rsidRDefault="00672C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1B8F2A8" w14:textId="77777777" w:rsidR="00672CB1" w:rsidRPr="002462BE" w:rsidRDefault="00672C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3F41EC73" w14:textId="77777777" w:rsidR="00672CB1" w:rsidRPr="002462BE" w:rsidRDefault="00672C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5F18D450" w14:textId="77777777" w:rsidR="00672CB1" w:rsidRPr="002462BE" w:rsidRDefault="00672C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5695E76A" w14:textId="77777777" w:rsidR="00672CB1" w:rsidRPr="002462BE" w:rsidRDefault="00672C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FDBABFE" w14:textId="77777777" w:rsidR="00672CB1" w:rsidRPr="002462BE" w:rsidRDefault="00672C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620AFD" w14:textId="77777777" w:rsidR="00672CB1" w:rsidRPr="002462BE" w:rsidRDefault="00672C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014C4BFA" w14:textId="77777777" w:rsidR="00672CB1" w:rsidRPr="002462BE" w:rsidRDefault="00672C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670B74E8" w14:textId="77777777" w:rsidR="00672CB1" w:rsidRPr="002462BE" w:rsidRDefault="00672C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5CF9F46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ADD7E0F" w14:textId="77777777" w:rsidR="00672CB1" w:rsidRPr="002462BE" w:rsidRDefault="00672C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1E3A05BB" w14:textId="77777777" w:rsidR="00672CB1" w:rsidRPr="002462BE" w:rsidRDefault="00672C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32FA8936" w14:textId="77777777" w:rsidR="00672CB1" w:rsidRPr="002462BE" w:rsidRDefault="00672C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506EB1E3" w14:textId="77777777" w:rsidR="00672CB1" w:rsidRPr="002462BE" w:rsidRDefault="00672C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AB2011" w14:textId="77777777" w:rsidR="00672CB1" w:rsidRPr="002462BE" w:rsidRDefault="00672C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FC11AB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221783" w14:textId="045960E2" w:rsidR="00672CB1" w:rsidRPr="002462BE" w:rsidRDefault="009E0BF4"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lastRenderedPageBreak/>
              <w:t>99</w:t>
            </w:r>
            <w:r w:rsidR="00672CB1"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42ED05B5" w14:textId="32D5D7E1" w:rsidR="00672CB1" w:rsidRPr="002462BE" w:rsidRDefault="00D70307"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Vatušių g. 6A, Rietavas, Plungės r.</w:t>
            </w:r>
          </w:p>
        </w:tc>
        <w:tc>
          <w:tcPr>
            <w:tcW w:w="1135" w:type="pct"/>
            <w:tcBorders>
              <w:top w:val="single" w:sz="4" w:space="0" w:color="auto"/>
              <w:left w:val="nil"/>
              <w:bottom w:val="single" w:sz="4" w:space="0" w:color="auto"/>
              <w:right w:val="single" w:sz="4" w:space="0" w:color="auto"/>
            </w:tcBorders>
            <w:vAlign w:val="center"/>
          </w:tcPr>
          <w:p w14:paraId="1A00DA2E" w14:textId="77777777" w:rsidR="00672CB1" w:rsidRPr="002462BE" w:rsidRDefault="00672CB1"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2DBEDFFE" w14:textId="77777777" w:rsidR="00672CB1" w:rsidRPr="002462BE" w:rsidRDefault="00672C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3DF7B" w14:textId="77777777" w:rsidR="00672CB1" w:rsidRPr="002462BE" w:rsidRDefault="00672CB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B47F39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E2BD98A" w14:textId="77777777" w:rsidR="00672CB1" w:rsidRPr="002462BE" w:rsidRDefault="00672CB1"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58044" w14:textId="77777777" w:rsidR="00672CB1" w:rsidRPr="002462BE" w:rsidRDefault="00672CB1"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56715E" w14:textId="77777777" w:rsidR="00672CB1" w:rsidRPr="002462BE" w:rsidRDefault="00672CB1"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672CB1" w:rsidRPr="002462BE" w14:paraId="367A7B2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259F7BF" w14:textId="77777777" w:rsidR="00672CB1" w:rsidRPr="002462BE" w:rsidRDefault="00672CB1"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24431" w14:textId="77777777" w:rsidR="00672CB1" w:rsidRPr="002462BE" w:rsidRDefault="00672CB1"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EAB33" w14:textId="77777777" w:rsidR="00672CB1" w:rsidRPr="002462BE" w:rsidRDefault="00672CB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13D2576D" w14:textId="77777777" w:rsidR="00672CB1" w:rsidRPr="002462BE" w:rsidRDefault="00672CB1" w:rsidP="00672CB1">
      <w:pPr>
        <w:pStyle w:val="Sraopastraipa"/>
        <w:spacing w:after="0" w:line="240" w:lineRule="auto"/>
        <w:rPr>
          <w:rFonts w:ascii="Calibri Light" w:hAnsi="Calibri Light" w:cs="Calibri Light"/>
          <w:b/>
          <w:sz w:val="16"/>
          <w:szCs w:val="16"/>
        </w:rPr>
      </w:pPr>
    </w:p>
    <w:p w14:paraId="0770B5D6" w14:textId="77777777" w:rsidR="00672CB1" w:rsidRPr="002462BE" w:rsidRDefault="00672CB1" w:rsidP="00672CB1">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09FC7FED" w14:textId="77777777" w:rsidR="00672CB1" w:rsidRPr="002462BE" w:rsidRDefault="00672CB1" w:rsidP="00672CB1">
      <w:pPr>
        <w:pStyle w:val="Sraopastraipa"/>
        <w:spacing w:after="0"/>
        <w:rPr>
          <w:rFonts w:ascii="Calibri Light" w:hAnsi="Calibri Light" w:cs="Calibri Light"/>
          <w:b/>
          <w:sz w:val="16"/>
          <w:szCs w:val="16"/>
        </w:rPr>
      </w:pPr>
    </w:p>
    <w:p w14:paraId="3385994A" w14:textId="7AD38412" w:rsidR="00B17F46" w:rsidRPr="002462BE" w:rsidRDefault="00B17F46" w:rsidP="00B17F46">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6.10</w:t>
      </w:r>
      <w:r w:rsidR="00733E2A" w:rsidRPr="002462BE">
        <w:rPr>
          <w:rFonts w:ascii="Calibri Light" w:hAnsi="Calibri Light" w:cs="Calibri Light"/>
          <w:b/>
          <w:sz w:val="16"/>
          <w:szCs w:val="16"/>
          <w:lang w:val="lt-LT"/>
        </w:rPr>
        <w:t>0</w:t>
      </w:r>
      <w:r w:rsidRPr="002462BE">
        <w:rPr>
          <w:rFonts w:ascii="Calibri Light" w:hAnsi="Calibri Light" w:cs="Calibri Light"/>
          <w:b/>
          <w:sz w:val="16"/>
          <w:szCs w:val="16"/>
          <w:lang w:val="lt-LT"/>
        </w:rPr>
        <w:t>. lentelė.</w:t>
      </w:r>
      <w:r w:rsidRPr="002462BE">
        <w:rPr>
          <w:rFonts w:ascii="Calibri Light" w:hAnsi="Calibri Light" w:cs="Calibri Light"/>
          <w:b/>
          <w:sz w:val="16"/>
          <w:szCs w:val="16"/>
          <w:lang w:val="lt-LT" w:eastAsia="lt-LT"/>
        </w:rPr>
        <w:t xml:space="preserve"> </w:t>
      </w:r>
      <w:r w:rsidR="004E2FC4" w:rsidRPr="002462BE">
        <w:rPr>
          <w:rFonts w:ascii="Calibri Light" w:hAnsi="Calibri Light" w:cs="Calibri Light"/>
          <w:b/>
          <w:bCs/>
          <w:sz w:val="16"/>
          <w:szCs w:val="16"/>
          <w:lang w:val="lt-LT" w:eastAsia="lt-LT"/>
        </w:rPr>
        <w:t>Šiaulių r. sav., Kuršėnų kaimiškoji sen., Beržtvų k.</w:t>
      </w:r>
      <w:r w:rsidR="004E2FC4" w:rsidRPr="002462BE">
        <w:rPr>
          <w:rFonts w:ascii="Calibri Light" w:hAnsi="Calibri Light" w:cs="Calibri Light"/>
          <w:b/>
          <w:bCs/>
          <w:sz w:val="16"/>
          <w:szCs w:val="16"/>
          <w:lang w:val="lt-LT"/>
        </w:rPr>
        <w:t xml:space="preserve"> </w:t>
      </w:r>
      <w:r w:rsidRPr="002462BE">
        <w:rPr>
          <w:rFonts w:ascii="Calibri Light" w:hAnsi="Calibri Light" w:cs="Calibri Light"/>
          <w:b/>
          <w:sz w:val="16"/>
          <w:szCs w:val="16"/>
          <w:lang w:val="lt-LT"/>
        </w:rPr>
        <w:t>(</w:t>
      </w:r>
      <w:r w:rsidRPr="002462BE">
        <w:rPr>
          <w:rFonts w:ascii="Calibri Light" w:hAnsi="Calibri Light" w:cs="Calibri Light"/>
          <w:b/>
          <w:bCs/>
          <w:sz w:val="16"/>
          <w:szCs w:val="16"/>
          <w:lang w:val="lt-LT"/>
        </w:rPr>
        <w:t>10</w:t>
      </w:r>
      <w:r w:rsidR="00733E2A" w:rsidRPr="002462BE">
        <w:rPr>
          <w:rFonts w:ascii="Calibri Light" w:hAnsi="Calibri Light" w:cs="Calibri Light"/>
          <w:b/>
          <w:bCs/>
          <w:sz w:val="16"/>
          <w:szCs w:val="16"/>
          <w:lang w:val="lt-LT"/>
        </w:rPr>
        <w:t>0</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24"/>
        <w:gridCol w:w="2186"/>
        <w:gridCol w:w="2126"/>
        <w:gridCol w:w="2120"/>
      </w:tblGrid>
      <w:tr w:rsidR="002462BE" w:rsidRPr="002462BE" w14:paraId="7E8A293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56795C" w14:textId="77777777" w:rsidR="00B17F46" w:rsidRPr="002462BE" w:rsidRDefault="00B17F46"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3B7A9138" w14:textId="77777777" w:rsidR="00B17F46" w:rsidRPr="002462BE" w:rsidRDefault="00B17F4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6821E02B" w14:textId="77777777" w:rsidR="00B17F46" w:rsidRPr="002462BE" w:rsidRDefault="00B17F4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76A1AEC1" w14:textId="77777777" w:rsidR="00B17F46" w:rsidRPr="002462BE" w:rsidRDefault="00B17F4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33BA19DA" w14:textId="77777777" w:rsidR="00B17F46" w:rsidRPr="002462BE" w:rsidRDefault="00B17F4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057E7DDD" w14:textId="77777777" w:rsidR="00B17F46" w:rsidRPr="002462BE" w:rsidRDefault="00B17F4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35" w:type="pct"/>
            <w:tcBorders>
              <w:top w:val="single" w:sz="4" w:space="0" w:color="auto"/>
              <w:left w:val="nil"/>
              <w:bottom w:val="single" w:sz="4" w:space="0" w:color="auto"/>
              <w:right w:val="single" w:sz="4" w:space="0" w:color="auto"/>
            </w:tcBorders>
            <w:vAlign w:val="center"/>
          </w:tcPr>
          <w:p w14:paraId="60AF4D91" w14:textId="77777777" w:rsidR="00B17F46" w:rsidRPr="002462BE" w:rsidRDefault="00B17F4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403F9C0D" w14:textId="77777777" w:rsidR="00B17F46" w:rsidRPr="002462BE" w:rsidRDefault="00B17F4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527989" w14:textId="77777777" w:rsidR="00B17F46" w:rsidRPr="002462BE" w:rsidRDefault="00B17F4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6E0D5C4D" w14:textId="77777777" w:rsidR="00B17F46" w:rsidRPr="002462BE" w:rsidRDefault="00B17F4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119AE685" w14:textId="77777777" w:rsidR="00B17F46" w:rsidRPr="002462BE" w:rsidRDefault="00B17F46"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014A180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155B5BCD" w14:textId="77777777" w:rsidR="00B17F46" w:rsidRPr="002462BE" w:rsidRDefault="00B17F4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07" w:type="pct"/>
            <w:tcBorders>
              <w:top w:val="single" w:sz="4" w:space="0" w:color="auto"/>
              <w:left w:val="nil"/>
              <w:bottom w:val="single" w:sz="4" w:space="0" w:color="auto"/>
              <w:right w:val="single" w:sz="4" w:space="0" w:color="auto"/>
            </w:tcBorders>
            <w:shd w:val="clear" w:color="auto" w:fill="auto"/>
            <w:vAlign w:val="center"/>
          </w:tcPr>
          <w:p w14:paraId="6CDD8C08" w14:textId="77777777" w:rsidR="00B17F46" w:rsidRPr="002462BE" w:rsidRDefault="00B17F4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35" w:type="pct"/>
            <w:tcBorders>
              <w:top w:val="single" w:sz="4" w:space="0" w:color="auto"/>
              <w:left w:val="nil"/>
              <w:bottom w:val="single" w:sz="4" w:space="0" w:color="auto"/>
              <w:right w:val="single" w:sz="4" w:space="0" w:color="auto"/>
            </w:tcBorders>
            <w:vAlign w:val="center"/>
          </w:tcPr>
          <w:p w14:paraId="0A51F077" w14:textId="77777777" w:rsidR="00B17F46" w:rsidRPr="002462BE" w:rsidRDefault="00B17F4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0482CBE4" w14:textId="77777777" w:rsidR="00B17F46" w:rsidRPr="002462BE" w:rsidRDefault="00B17F4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D4A852" w14:textId="77777777" w:rsidR="00B17F46" w:rsidRPr="002462BE" w:rsidRDefault="00B17F4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0549E7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87730C" w14:textId="3112A539" w:rsidR="00B17F46" w:rsidRPr="002462BE" w:rsidRDefault="00B17F46"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10</w:t>
            </w:r>
            <w:r w:rsidR="00733E2A" w:rsidRPr="002462BE">
              <w:rPr>
                <w:rFonts w:ascii="Calibri Light" w:eastAsia="Times New Roman" w:hAnsi="Calibri Light" w:cs="Calibri Light"/>
                <w:sz w:val="24"/>
                <w:szCs w:val="24"/>
                <w:lang w:val="lt-LT" w:eastAsia="lt-LT"/>
              </w:rPr>
              <w:t>0</w:t>
            </w:r>
            <w:r w:rsidRPr="002462BE">
              <w:rPr>
                <w:rFonts w:ascii="Calibri Light" w:eastAsia="Times New Roman" w:hAnsi="Calibri Light" w:cs="Calibri Light"/>
                <w:sz w:val="24"/>
                <w:szCs w:val="24"/>
                <w:lang w:val="lt-LT" w:eastAsia="lt-LT"/>
              </w:rPr>
              <w:t>.</w:t>
            </w:r>
          </w:p>
        </w:tc>
        <w:tc>
          <w:tcPr>
            <w:tcW w:w="1207" w:type="pct"/>
            <w:tcBorders>
              <w:top w:val="single" w:sz="4" w:space="0" w:color="auto"/>
              <w:left w:val="nil"/>
              <w:bottom w:val="single" w:sz="4" w:space="0" w:color="auto"/>
              <w:right w:val="single" w:sz="4" w:space="0" w:color="auto"/>
            </w:tcBorders>
            <w:shd w:val="clear" w:color="auto" w:fill="auto"/>
            <w:vAlign w:val="center"/>
            <w:hideMark/>
          </w:tcPr>
          <w:p w14:paraId="71554BEE" w14:textId="61BD4D8B" w:rsidR="00B17F46" w:rsidRPr="002462BE" w:rsidRDefault="004E2FC4"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Šiaulių r. sav., Kuršėnų kaimiškoji sen., Beržtvų k.</w:t>
            </w:r>
          </w:p>
        </w:tc>
        <w:tc>
          <w:tcPr>
            <w:tcW w:w="1135" w:type="pct"/>
            <w:tcBorders>
              <w:top w:val="single" w:sz="4" w:space="0" w:color="auto"/>
              <w:left w:val="nil"/>
              <w:bottom w:val="single" w:sz="4" w:space="0" w:color="auto"/>
              <w:right w:val="single" w:sz="4" w:space="0" w:color="auto"/>
            </w:tcBorders>
            <w:vAlign w:val="center"/>
          </w:tcPr>
          <w:p w14:paraId="704ED41E" w14:textId="77777777" w:rsidR="00B17F46" w:rsidRPr="002462BE" w:rsidRDefault="00B17F46"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1B2C85A7" w14:textId="77777777" w:rsidR="00B17F46" w:rsidRPr="002462BE" w:rsidRDefault="00B17F46"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009CC" w14:textId="77777777" w:rsidR="00B17F46" w:rsidRPr="002462BE" w:rsidRDefault="00B17F46"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7582A52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94F2BE4" w14:textId="77777777" w:rsidR="00B17F46" w:rsidRPr="002462BE" w:rsidRDefault="00B17F46"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3B7AC" w14:textId="77777777" w:rsidR="00B17F46" w:rsidRPr="002462BE" w:rsidRDefault="00B17F46"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BA34A7" w14:textId="77777777" w:rsidR="00B17F46" w:rsidRPr="002462BE" w:rsidRDefault="00B17F46"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B17F46" w:rsidRPr="002462BE" w14:paraId="5BC7629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007F6F5" w14:textId="77777777" w:rsidR="00B17F46" w:rsidRPr="002462BE" w:rsidRDefault="00B17F46"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9EAA6" w14:textId="77777777" w:rsidR="00B17F46" w:rsidRPr="002462BE" w:rsidRDefault="00B17F46"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BAD61" w14:textId="77777777" w:rsidR="00B17F46" w:rsidRPr="002462BE" w:rsidRDefault="00B17F46"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B1E1A8B" w14:textId="77777777" w:rsidR="00B17F46" w:rsidRPr="002462BE" w:rsidRDefault="00B17F46" w:rsidP="00B17F46">
      <w:pPr>
        <w:pStyle w:val="Sraopastraipa"/>
        <w:spacing w:after="0" w:line="240" w:lineRule="auto"/>
        <w:rPr>
          <w:rFonts w:ascii="Calibri Light" w:hAnsi="Calibri Light" w:cs="Calibri Light"/>
          <w:b/>
          <w:sz w:val="16"/>
          <w:szCs w:val="16"/>
        </w:rPr>
      </w:pPr>
    </w:p>
    <w:p w14:paraId="1CECF840" w14:textId="77777777" w:rsidR="00B17F46" w:rsidRPr="002462BE" w:rsidRDefault="00B17F46" w:rsidP="00B17F46">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9FC7A1A" w14:textId="77777777" w:rsidR="00B17F46" w:rsidRPr="002462BE" w:rsidRDefault="00B17F46" w:rsidP="00B17F46">
      <w:pPr>
        <w:pStyle w:val="Sraopastraipa"/>
        <w:spacing w:after="0"/>
        <w:rPr>
          <w:rFonts w:ascii="Calibri Light" w:hAnsi="Calibri Light" w:cs="Calibri Light"/>
          <w:b/>
          <w:sz w:val="16"/>
          <w:szCs w:val="16"/>
        </w:rPr>
      </w:pPr>
    </w:p>
    <w:p w14:paraId="75E522E4" w14:textId="77777777" w:rsidR="00B17F46" w:rsidRPr="002462BE" w:rsidRDefault="00B17F46" w:rsidP="00B17F46">
      <w:pPr>
        <w:pStyle w:val="Sraopastraipa"/>
        <w:spacing w:after="0"/>
        <w:rPr>
          <w:rFonts w:ascii="Calibri Light" w:hAnsi="Calibri Light" w:cs="Calibri Light"/>
          <w:b/>
          <w:sz w:val="16"/>
          <w:szCs w:val="16"/>
        </w:rPr>
      </w:pPr>
    </w:p>
    <w:p w14:paraId="54ECDBDB" w14:textId="78D93A31" w:rsidR="00601B72" w:rsidRPr="002462BE" w:rsidRDefault="00601B72" w:rsidP="00601B72">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6.10</w:t>
      </w:r>
      <w:r w:rsidR="00733E2A" w:rsidRPr="002462BE">
        <w:rPr>
          <w:rFonts w:ascii="Calibri Light" w:hAnsi="Calibri Light" w:cs="Calibri Light"/>
          <w:b/>
          <w:sz w:val="16"/>
          <w:szCs w:val="16"/>
          <w:lang w:val="lt-LT"/>
        </w:rPr>
        <w:t>1</w:t>
      </w:r>
      <w:r w:rsidRPr="002462BE">
        <w:rPr>
          <w:rFonts w:ascii="Calibri Light" w:hAnsi="Calibri Light" w:cs="Calibri Light"/>
          <w:b/>
          <w:sz w:val="16"/>
          <w:szCs w:val="16"/>
          <w:lang w:val="lt-LT"/>
        </w:rPr>
        <w:t xml:space="preserve"> lentelė.</w:t>
      </w:r>
      <w:r w:rsidRPr="002462BE">
        <w:rPr>
          <w:rFonts w:ascii="Calibri Light" w:hAnsi="Calibri Light" w:cs="Calibri Light"/>
          <w:b/>
          <w:sz w:val="16"/>
          <w:szCs w:val="16"/>
          <w:lang w:val="lt-LT" w:eastAsia="lt-LT"/>
        </w:rPr>
        <w:t xml:space="preserve"> </w:t>
      </w:r>
      <w:r w:rsidR="006244EC" w:rsidRPr="002462BE">
        <w:rPr>
          <w:rFonts w:ascii="Calibri Light" w:hAnsi="Calibri Light" w:cs="Calibri Light"/>
          <w:b/>
          <w:bCs/>
          <w:sz w:val="16"/>
          <w:szCs w:val="16"/>
          <w:lang w:val="lt-LT" w:eastAsia="lt-LT"/>
        </w:rPr>
        <w:t>Lentvario m., Kęstučio g. 1</w:t>
      </w:r>
      <w:r w:rsidR="006244EC" w:rsidRPr="002462BE">
        <w:rPr>
          <w:rFonts w:ascii="Calibri Light" w:hAnsi="Calibri Light" w:cs="Calibri Light"/>
          <w:b/>
          <w:sz w:val="16"/>
          <w:szCs w:val="16"/>
          <w:lang w:val="lt-LT"/>
        </w:rPr>
        <w:t xml:space="preserve"> </w:t>
      </w:r>
      <w:r w:rsidRPr="002462BE">
        <w:rPr>
          <w:rFonts w:ascii="Calibri Light" w:hAnsi="Calibri Light" w:cs="Calibri Light"/>
          <w:b/>
          <w:sz w:val="16"/>
          <w:szCs w:val="16"/>
          <w:lang w:val="lt-LT"/>
        </w:rPr>
        <w:t>(</w:t>
      </w:r>
      <w:r w:rsidRPr="002462BE">
        <w:rPr>
          <w:rFonts w:ascii="Calibri Light" w:hAnsi="Calibri Light" w:cs="Calibri Light"/>
          <w:b/>
          <w:bCs/>
          <w:sz w:val="16"/>
          <w:szCs w:val="16"/>
          <w:lang w:val="lt-LT"/>
        </w:rPr>
        <w:t>10</w:t>
      </w:r>
      <w:r w:rsidR="00733E2A" w:rsidRPr="002462BE">
        <w:rPr>
          <w:rFonts w:ascii="Calibri Light" w:hAnsi="Calibri Light" w:cs="Calibri Light"/>
          <w:b/>
          <w:bCs/>
          <w:sz w:val="16"/>
          <w:szCs w:val="16"/>
          <w:lang w:val="lt-LT"/>
        </w:rPr>
        <w:t>1</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84"/>
        <w:gridCol w:w="2126"/>
        <w:gridCol w:w="2126"/>
        <w:gridCol w:w="2120"/>
      </w:tblGrid>
      <w:tr w:rsidR="002462BE" w:rsidRPr="002462BE" w14:paraId="07591633" w14:textId="77777777" w:rsidTr="006244EC">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B3E39" w14:textId="77777777" w:rsidR="00601B72" w:rsidRPr="002462BE" w:rsidRDefault="00601B72"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334EC622" w14:textId="77777777" w:rsidR="00601B72" w:rsidRPr="002462BE" w:rsidRDefault="00601B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7013CD62" w14:textId="77777777" w:rsidR="00601B72" w:rsidRPr="002462BE" w:rsidRDefault="00601B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42BB09EF" w14:textId="77777777" w:rsidR="00601B72" w:rsidRPr="002462BE" w:rsidRDefault="00601B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1C78EDDE" w14:textId="77777777" w:rsidR="00601B72" w:rsidRPr="002462BE" w:rsidRDefault="00601B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64A2188" w14:textId="77777777" w:rsidR="00601B72" w:rsidRPr="002462BE" w:rsidRDefault="00601B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04" w:type="pct"/>
            <w:tcBorders>
              <w:top w:val="single" w:sz="4" w:space="0" w:color="auto"/>
              <w:left w:val="nil"/>
              <w:bottom w:val="single" w:sz="4" w:space="0" w:color="auto"/>
              <w:right w:val="single" w:sz="4" w:space="0" w:color="auto"/>
            </w:tcBorders>
            <w:vAlign w:val="center"/>
          </w:tcPr>
          <w:p w14:paraId="44F54DF9" w14:textId="77777777" w:rsidR="00601B72" w:rsidRPr="002462BE" w:rsidRDefault="00601B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11BD350F" w14:textId="77777777" w:rsidR="00601B72" w:rsidRPr="002462BE" w:rsidRDefault="00601B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A92DA2" w14:textId="77777777" w:rsidR="00601B72" w:rsidRPr="002462BE" w:rsidRDefault="00601B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F4867A2" w14:textId="77777777" w:rsidR="00601B72" w:rsidRPr="002462BE" w:rsidRDefault="00601B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27BC8C24" w14:textId="77777777" w:rsidR="00601B72" w:rsidRPr="002462BE" w:rsidRDefault="00601B72"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44339A2" w14:textId="77777777" w:rsidTr="006244EC">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FB56330" w14:textId="77777777" w:rsidR="00601B72" w:rsidRPr="002462BE" w:rsidRDefault="00601B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38" w:type="pct"/>
            <w:tcBorders>
              <w:top w:val="single" w:sz="4" w:space="0" w:color="auto"/>
              <w:left w:val="nil"/>
              <w:bottom w:val="single" w:sz="4" w:space="0" w:color="auto"/>
              <w:right w:val="single" w:sz="4" w:space="0" w:color="auto"/>
            </w:tcBorders>
            <w:shd w:val="clear" w:color="auto" w:fill="auto"/>
            <w:vAlign w:val="center"/>
          </w:tcPr>
          <w:p w14:paraId="6CAB1F45" w14:textId="77777777" w:rsidR="00601B72" w:rsidRPr="002462BE" w:rsidRDefault="00601B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04" w:type="pct"/>
            <w:tcBorders>
              <w:top w:val="single" w:sz="4" w:space="0" w:color="auto"/>
              <w:left w:val="nil"/>
              <w:bottom w:val="single" w:sz="4" w:space="0" w:color="auto"/>
              <w:right w:val="single" w:sz="4" w:space="0" w:color="auto"/>
            </w:tcBorders>
            <w:vAlign w:val="center"/>
          </w:tcPr>
          <w:p w14:paraId="7BDB9D90" w14:textId="77777777" w:rsidR="00601B72" w:rsidRPr="002462BE" w:rsidRDefault="00601B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33389520" w14:textId="77777777" w:rsidR="00601B72" w:rsidRPr="002462BE" w:rsidRDefault="00601B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BDB130" w14:textId="77777777" w:rsidR="00601B72" w:rsidRPr="002462BE" w:rsidRDefault="00601B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4ADC5802" w14:textId="77777777" w:rsidTr="006244EC">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06C25D" w14:textId="7EFB58DE" w:rsidR="00601B72" w:rsidRPr="002462BE" w:rsidRDefault="00601B72"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10</w:t>
            </w:r>
            <w:r w:rsidR="00733E2A" w:rsidRPr="002462BE">
              <w:rPr>
                <w:rFonts w:ascii="Calibri Light" w:eastAsia="Times New Roman" w:hAnsi="Calibri Light" w:cs="Calibri Light"/>
                <w:sz w:val="24"/>
                <w:szCs w:val="24"/>
                <w:lang w:val="lt-LT" w:eastAsia="lt-LT"/>
              </w:rPr>
              <w:t>1</w:t>
            </w:r>
            <w:r w:rsidRPr="002462BE">
              <w:rPr>
                <w:rFonts w:ascii="Calibri Light" w:eastAsia="Times New Roman" w:hAnsi="Calibri Light" w:cs="Calibri Light"/>
                <w:sz w:val="24"/>
                <w:szCs w:val="24"/>
                <w:lang w:val="lt-LT" w:eastAsia="lt-LT"/>
              </w:rPr>
              <w:t>.</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285B1A57" w14:textId="3035FA74" w:rsidR="00601B72" w:rsidRPr="002462BE" w:rsidRDefault="006244EC"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Lentvario m., Kęstučio g. 1</w:t>
            </w:r>
          </w:p>
        </w:tc>
        <w:tc>
          <w:tcPr>
            <w:tcW w:w="1104" w:type="pct"/>
            <w:tcBorders>
              <w:top w:val="single" w:sz="4" w:space="0" w:color="auto"/>
              <w:left w:val="nil"/>
              <w:bottom w:val="single" w:sz="4" w:space="0" w:color="auto"/>
              <w:right w:val="single" w:sz="4" w:space="0" w:color="auto"/>
            </w:tcBorders>
            <w:vAlign w:val="center"/>
          </w:tcPr>
          <w:p w14:paraId="4A0E4A0E" w14:textId="77777777" w:rsidR="00601B72" w:rsidRPr="002462BE" w:rsidRDefault="00601B72"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213BDBBF" w14:textId="77777777" w:rsidR="00601B72" w:rsidRPr="002462BE" w:rsidRDefault="00601B72"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9EE01" w14:textId="77777777" w:rsidR="00601B72" w:rsidRPr="002462BE" w:rsidRDefault="00601B7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432CC87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2290EAF" w14:textId="77777777" w:rsidR="00601B72" w:rsidRPr="002462BE" w:rsidRDefault="00601B72"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250DC3" w14:textId="77777777" w:rsidR="00601B72" w:rsidRPr="002462BE" w:rsidRDefault="00601B72"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8DE8E7" w14:textId="77777777" w:rsidR="00601B72" w:rsidRPr="002462BE" w:rsidRDefault="00601B72"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601B72" w:rsidRPr="002462BE" w14:paraId="032580E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812B826" w14:textId="77777777" w:rsidR="00601B72" w:rsidRPr="002462BE" w:rsidRDefault="00601B72"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F5182" w14:textId="77777777" w:rsidR="00601B72" w:rsidRPr="002462BE" w:rsidRDefault="00601B72"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6E1E9" w14:textId="77777777" w:rsidR="00601B72" w:rsidRPr="002462BE" w:rsidRDefault="00601B72"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50CE44C1" w14:textId="77777777" w:rsidR="00601B72" w:rsidRPr="002462BE" w:rsidRDefault="00601B72" w:rsidP="00601B72">
      <w:pPr>
        <w:pStyle w:val="Sraopastraipa"/>
        <w:spacing w:after="0" w:line="240" w:lineRule="auto"/>
        <w:rPr>
          <w:rFonts w:ascii="Calibri Light" w:hAnsi="Calibri Light" w:cs="Calibri Light"/>
          <w:b/>
          <w:sz w:val="16"/>
          <w:szCs w:val="16"/>
        </w:rPr>
      </w:pPr>
    </w:p>
    <w:p w14:paraId="1430741D" w14:textId="77777777" w:rsidR="00601B72" w:rsidRPr="002462BE" w:rsidRDefault="00601B72" w:rsidP="00601B72">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1E33868" w14:textId="77777777" w:rsidR="00601B72" w:rsidRPr="002462BE" w:rsidRDefault="00601B72" w:rsidP="00601B72">
      <w:pPr>
        <w:pStyle w:val="Sraopastraipa"/>
        <w:spacing w:after="0"/>
        <w:rPr>
          <w:rFonts w:ascii="Calibri Light" w:hAnsi="Calibri Light" w:cs="Calibri Light"/>
          <w:b/>
          <w:sz w:val="16"/>
          <w:szCs w:val="16"/>
        </w:rPr>
      </w:pPr>
    </w:p>
    <w:p w14:paraId="52CE65A4" w14:textId="279FF189" w:rsidR="00353788" w:rsidRPr="002462BE" w:rsidRDefault="00353788" w:rsidP="00353788">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6.10</w:t>
      </w:r>
      <w:r w:rsidR="00733E2A" w:rsidRPr="002462BE">
        <w:rPr>
          <w:rFonts w:ascii="Calibri Light" w:hAnsi="Calibri Light" w:cs="Calibri Light"/>
          <w:b/>
          <w:sz w:val="16"/>
          <w:szCs w:val="16"/>
          <w:lang w:val="lt-LT"/>
        </w:rPr>
        <w:t>2</w:t>
      </w:r>
      <w:r w:rsidRPr="002462BE">
        <w:rPr>
          <w:rFonts w:ascii="Calibri Light" w:hAnsi="Calibri Light" w:cs="Calibri Light"/>
          <w:b/>
          <w:sz w:val="16"/>
          <w:szCs w:val="16"/>
          <w:lang w:val="lt-LT"/>
        </w:rPr>
        <w:t>. lentelė.</w:t>
      </w:r>
      <w:r w:rsidRPr="002462BE">
        <w:rPr>
          <w:rFonts w:ascii="Calibri Light" w:hAnsi="Calibri Light" w:cs="Calibri Light"/>
          <w:b/>
          <w:sz w:val="16"/>
          <w:szCs w:val="16"/>
          <w:lang w:val="lt-LT" w:eastAsia="lt-LT"/>
        </w:rPr>
        <w:t xml:space="preserve"> </w:t>
      </w:r>
      <w:r w:rsidR="00A67760" w:rsidRPr="002462BE">
        <w:rPr>
          <w:rFonts w:ascii="Calibri Light" w:hAnsi="Calibri Light" w:cs="Calibri Light"/>
          <w:b/>
          <w:bCs/>
          <w:sz w:val="16"/>
          <w:szCs w:val="16"/>
          <w:lang w:val="lt-LT" w:eastAsia="lt-LT"/>
        </w:rPr>
        <w:t>Vilniaus m., Juodasis kel. 75E</w:t>
      </w:r>
      <w:r w:rsidRPr="002462BE">
        <w:rPr>
          <w:rFonts w:ascii="Calibri Light" w:hAnsi="Calibri Light" w:cs="Calibri Light"/>
          <w:b/>
          <w:bCs/>
          <w:sz w:val="16"/>
          <w:szCs w:val="16"/>
          <w:lang w:val="lt-LT"/>
        </w:rPr>
        <w:t xml:space="preserve"> (10</w:t>
      </w:r>
      <w:r w:rsidR="00733E2A" w:rsidRPr="002462BE">
        <w:rPr>
          <w:rFonts w:ascii="Calibri Light" w:hAnsi="Calibri Light" w:cs="Calibri Light"/>
          <w:b/>
          <w:bCs/>
          <w:sz w:val="16"/>
          <w:szCs w:val="16"/>
          <w:lang w:val="lt-LT"/>
        </w:rPr>
        <w:t>2</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84"/>
        <w:gridCol w:w="2126"/>
        <w:gridCol w:w="2126"/>
        <w:gridCol w:w="2120"/>
      </w:tblGrid>
      <w:tr w:rsidR="002462BE" w:rsidRPr="002462BE" w14:paraId="5DAE997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1E3652" w14:textId="77777777" w:rsidR="00353788" w:rsidRPr="002462BE" w:rsidRDefault="00353788"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4916B74A" w14:textId="77777777" w:rsidR="00353788" w:rsidRPr="002462BE" w:rsidRDefault="0035378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7826103" w14:textId="77777777" w:rsidR="00353788" w:rsidRPr="002462BE" w:rsidRDefault="0035378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2FD05C60" w14:textId="77777777" w:rsidR="00353788" w:rsidRPr="002462BE" w:rsidRDefault="0035378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67748FC3" w14:textId="77777777" w:rsidR="00353788" w:rsidRPr="002462BE" w:rsidRDefault="0035378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7DBC1137" w14:textId="77777777" w:rsidR="00353788" w:rsidRPr="002462BE" w:rsidRDefault="0035378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04" w:type="pct"/>
            <w:tcBorders>
              <w:top w:val="single" w:sz="4" w:space="0" w:color="auto"/>
              <w:left w:val="nil"/>
              <w:bottom w:val="single" w:sz="4" w:space="0" w:color="auto"/>
              <w:right w:val="single" w:sz="4" w:space="0" w:color="auto"/>
            </w:tcBorders>
            <w:vAlign w:val="center"/>
          </w:tcPr>
          <w:p w14:paraId="32ED61F8" w14:textId="77777777" w:rsidR="00353788" w:rsidRPr="002462BE" w:rsidRDefault="0035378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57D42BA7" w14:textId="77777777" w:rsidR="00353788" w:rsidRPr="002462BE" w:rsidRDefault="0035378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9B873B" w14:textId="77777777" w:rsidR="00353788" w:rsidRPr="002462BE" w:rsidRDefault="0035378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469F8294" w14:textId="77777777" w:rsidR="00353788" w:rsidRPr="002462BE" w:rsidRDefault="0035378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0613EAE" w14:textId="77777777" w:rsidR="00353788" w:rsidRPr="002462BE" w:rsidRDefault="0035378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55ACF22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E43290E" w14:textId="77777777" w:rsidR="00353788" w:rsidRPr="002462BE" w:rsidRDefault="0035378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38" w:type="pct"/>
            <w:tcBorders>
              <w:top w:val="single" w:sz="4" w:space="0" w:color="auto"/>
              <w:left w:val="nil"/>
              <w:bottom w:val="single" w:sz="4" w:space="0" w:color="auto"/>
              <w:right w:val="single" w:sz="4" w:space="0" w:color="auto"/>
            </w:tcBorders>
            <w:shd w:val="clear" w:color="auto" w:fill="auto"/>
            <w:vAlign w:val="center"/>
          </w:tcPr>
          <w:p w14:paraId="418AACFE" w14:textId="77777777" w:rsidR="00353788" w:rsidRPr="002462BE" w:rsidRDefault="0035378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04" w:type="pct"/>
            <w:tcBorders>
              <w:top w:val="single" w:sz="4" w:space="0" w:color="auto"/>
              <w:left w:val="nil"/>
              <w:bottom w:val="single" w:sz="4" w:space="0" w:color="auto"/>
              <w:right w:val="single" w:sz="4" w:space="0" w:color="auto"/>
            </w:tcBorders>
            <w:vAlign w:val="center"/>
          </w:tcPr>
          <w:p w14:paraId="001B5AE1" w14:textId="77777777" w:rsidR="00353788" w:rsidRPr="002462BE" w:rsidRDefault="0035378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347A0B9B" w14:textId="77777777" w:rsidR="00353788" w:rsidRPr="002462BE" w:rsidRDefault="0035378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1C170C" w14:textId="77777777" w:rsidR="00353788" w:rsidRPr="002462BE" w:rsidRDefault="0035378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3AEB76E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D20D31" w14:textId="4483E798" w:rsidR="00353788" w:rsidRPr="002462BE" w:rsidRDefault="00353788"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10</w:t>
            </w:r>
            <w:r w:rsidR="00733E2A" w:rsidRPr="002462BE">
              <w:rPr>
                <w:rFonts w:ascii="Calibri Light" w:eastAsia="Times New Roman" w:hAnsi="Calibri Light" w:cs="Calibri Light"/>
                <w:sz w:val="24"/>
                <w:szCs w:val="24"/>
                <w:lang w:val="lt-LT" w:eastAsia="lt-LT"/>
              </w:rPr>
              <w:t>2</w:t>
            </w:r>
            <w:r w:rsidRPr="002462BE">
              <w:rPr>
                <w:rFonts w:ascii="Calibri Light" w:eastAsia="Times New Roman" w:hAnsi="Calibri Light" w:cs="Calibri Light"/>
                <w:sz w:val="24"/>
                <w:szCs w:val="24"/>
                <w:lang w:val="lt-LT" w:eastAsia="lt-LT"/>
              </w:rPr>
              <w:t>.</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235100E5" w14:textId="6A6E2341" w:rsidR="00353788" w:rsidRPr="002462BE" w:rsidRDefault="00A67760"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eastAsia="lt-LT"/>
              </w:rPr>
              <w:t xml:space="preserve">Vilniaus m., </w:t>
            </w:r>
            <w:r w:rsidRPr="002462BE">
              <w:rPr>
                <w:rFonts w:ascii="Calibri Light" w:hAnsi="Calibri Light" w:cs="Calibri Light"/>
                <w:sz w:val="20"/>
                <w:szCs w:val="20"/>
                <w:lang w:val="lt-LT" w:eastAsia="lt-LT"/>
              </w:rPr>
              <w:t>Juodasis kel.</w:t>
            </w:r>
            <w:r w:rsidRPr="002462BE">
              <w:rPr>
                <w:rFonts w:ascii="Calibri Light" w:hAnsi="Calibri Light" w:cs="Calibri Light"/>
                <w:sz w:val="20"/>
                <w:szCs w:val="20"/>
                <w:lang w:eastAsia="lt-LT"/>
              </w:rPr>
              <w:t xml:space="preserve"> 75E</w:t>
            </w:r>
          </w:p>
        </w:tc>
        <w:tc>
          <w:tcPr>
            <w:tcW w:w="1104" w:type="pct"/>
            <w:tcBorders>
              <w:top w:val="single" w:sz="4" w:space="0" w:color="auto"/>
              <w:left w:val="nil"/>
              <w:bottom w:val="single" w:sz="4" w:space="0" w:color="auto"/>
              <w:right w:val="single" w:sz="4" w:space="0" w:color="auto"/>
            </w:tcBorders>
            <w:vAlign w:val="center"/>
          </w:tcPr>
          <w:p w14:paraId="759C20D6" w14:textId="77777777" w:rsidR="00353788" w:rsidRPr="002462BE" w:rsidRDefault="00353788"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01A4B52C" w14:textId="77777777" w:rsidR="00353788" w:rsidRPr="002462BE" w:rsidRDefault="0035378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6FD2D" w14:textId="77777777" w:rsidR="00353788" w:rsidRPr="002462BE" w:rsidRDefault="00353788"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EE5216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763E1D53" w14:textId="77777777" w:rsidR="00353788" w:rsidRPr="002462BE" w:rsidRDefault="00353788"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7FCBA" w14:textId="77777777" w:rsidR="00353788" w:rsidRPr="002462BE" w:rsidRDefault="00353788"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A743EA" w14:textId="77777777" w:rsidR="00353788" w:rsidRPr="002462BE" w:rsidRDefault="00353788"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353788" w:rsidRPr="002462BE" w14:paraId="6091191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573F4B80" w14:textId="77777777" w:rsidR="00353788" w:rsidRPr="002462BE" w:rsidRDefault="00353788"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05A99" w14:textId="77777777" w:rsidR="00353788" w:rsidRPr="002462BE" w:rsidRDefault="00353788"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0650A" w14:textId="77777777" w:rsidR="00353788" w:rsidRPr="002462BE" w:rsidRDefault="00353788"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397C1C69" w14:textId="77777777" w:rsidR="00353788" w:rsidRPr="002462BE" w:rsidRDefault="00353788" w:rsidP="00353788">
      <w:pPr>
        <w:pStyle w:val="Sraopastraipa"/>
        <w:spacing w:after="0" w:line="240" w:lineRule="auto"/>
        <w:rPr>
          <w:rFonts w:ascii="Calibri Light" w:hAnsi="Calibri Light" w:cs="Calibri Light"/>
          <w:b/>
          <w:sz w:val="16"/>
          <w:szCs w:val="16"/>
        </w:rPr>
      </w:pPr>
    </w:p>
    <w:p w14:paraId="695AC38E" w14:textId="77777777" w:rsidR="00353788" w:rsidRPr="002462BE" w:rsidRDefault="00353788" w:rsidP="00353788">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5A0D0F80" w14:textId="77777777" w:rsidR="00353788" w:rsidRPr="002462BE" w:rsidRDefault="00353788" w:rsidP="00353788">
      <w:pPr>
        <w:pStyle w:val="Sraopastraipa"/>
        <w:spacing w:after="0"/>
        <w:rPr>
          <w:rFonts w:ascii="Calibri Light" w:hAnsi="Calibri Light" w:cs="Calibri Light"/>
          <w:b/>
          <w:sz w:val="16"/>
          <w:szCs w:val="16"/>
        </w:rPr>
      </w:pPr>
    </w:p>
    <w:p w14:paraId="69235FC0" w14:textId="77777777" w:rsidR="00733E2A" w:rsidRPr="002462BE" w:rsidRDefault="00733E2A" w:rsidP="00353788">
      <w:pPr>
        <w:pStyle w:val="Sraopastraipa"/>
        <w:spacing w:after="0"/>
        <w:rPr>
          <w:rFonts w:ascii="Calibri Light" w:hAnsi="Calibri Light" w:cs="Calibri Light"/>
          <w:b/>
          <w:sz w:val="16"/>
          <w:szCs w:val="16"/>
        </w:rPr>
      </w:pPr>
    </w:p>
    <w:p w14:paraId="34400FF3" w14:textId="77777777" w:rsidR="00733E2A" w:rsidRPr="002462BE" w:rsidRDefault="00733E2A" w:rsidP="00353788">
      <w:pPr>
        <w:pStyle w:val="Sraopastraipa"/>
        <w:spacing w:after="0"/>
        <w:rPr>
          <w:rFonts w:ascii="Calibri Light" w:hAnsi="Calibri Light" w:cs="Calibri Light"/>
          <w:b/>
          <w:sz w:val="16"/>
          <w:szCs w:val="16"/>
        </w:rPr>
      </w:pPr>
    </w:p>
    <w:p w14:paraId="4A1B1D5C" w14:textId="77777777" w:rsidR="00733E2A" w:rsidRPr="002462BE" w:rsidRDefault="00733E2A" w:rsidP="00353788">
      <w:pPr>
        <w:pStyle w:val="Sraopastraipa"/>
        <w:spacing w:after="0"/>
        <w:rPr>
          <w:rFonts w:ascii="Calibri Light" w:hAnsi="Calibri Light" w:cs="Calibri Light"/>
          <w:b/>
          <w:sz w:val="16"/>
          <w:szCs w:val="16"/>
        </w:rPr>
      </w:pPr>
    </w:p>
    <w:p w14:paraId="38F21A1F" w14:textId="635E6578" w:rsidR="005B00B1" w:rsidRPr="002462BE" w:rsidRDefault="005B00B1" w:rsidP="005B00B1">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lastRenderedPageBreak/>
        <w:t>6.1</w:t>
      </w:r>
      <w:r w:rsidR="00733E2A" w:rsidRPr="002462BE">
        <w:rPr>
          <w:rFonts w:ascii="Calibri Light" w:hAnsi="Calibri Light" w:cs="Calibri Light"/>
          <w:b/>
          <w:sz w:val="16"/>
          <w:szCs w:val="16"/>
          <w:lang w:val="lt-LT"/>
        </w:rPr>
        <w:t>03</w:t>
      </w:r>
      <w:r w:rsidRPr="002462BE">
        <w:rPr>
          <w:rFonts w:ascii="Calibri Light" w:hAnsi="Calibri Light" w:cs="Calibri Light"/>
          <w:b/>
          <w:sz w:val="16"/>
          <w:szCs w:val="16"/>
          <w:lang w:val="lt-LT"/>
        </w:rPr>
        <w:t xml:space="preserve"> lentelė.</w:t>
      </w:r>
      <w:r w:rsidR="0051463E" w:rsidRPr="002462BE">
        <w:rPr>
          <w:rFonts w:ascii="Calibri Light" w:hAnsi="Calibri Light" w:cs="Calibri Light"/>
          <w:sz w:val="20"/>
          <w:szCs w:val="20"/>
          <w:lang w:eastAsia="lt-LT"/>
        </w:rPr>
        <w:t xml:space="preserve"> </w:t>
      </w:r>
      <w:r w:rsidR="0051463E" w:rsidRPr="002462BE">
        <w:rPr>
          <w:rFonts w:ascii="Calibri Light" w:hAnsi="Calibri Light" w:cs="Calibri Light"/>
          <w:b/>
          <w:bCs/>
          <w:sz w:val="16"/>
          <w:szCs w:val="16"/>
          <w:lang w:val="lt-LT" w:eastAsia="lt-LT"/>
        </w:rPr>
        <w:t>Vilniaus r. sav., Nemenčinės sen., Kreivalaužių k., Taikos g. 3A</w:t>
      </w:r>
      <w:r w:rsidRPr="002462BE">
        <w:rPr>
          <w:rFonts w:ascii="Calibri Light" w:hAnsi="Calibri Light" w:cs="Calibri Light"/>
          <w:b/>
          <w:bCs/>
          <w:sz w:val="16"/>
          <w:szCs w:val="16"/>
          <w:lang w:val="lt-LT"/>
        </w:rPr>
        <w:t xml:space="preserve"> (1</w:t>
      </w:r>
      <w:r w:rsidR="00733E2A" w:rsidRPr="002462BE">
        <w:rPr>
          <w:rFonts w:ascii="Calibri Light" w:hAnsi="Calibri Light" w:cs="Calibri Light"/>
          <w:b/>
          <w:bCs/>
          <w:sz w:val="16"/>
          <w:szCs w:val="16"/>
          <w:lang w:val="lt-LT"/>
        </w:rPr>
        <w:t>03</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84"/>
        <w:gridCol w:w="2126"/>
        <w:gridCol w:w="2126"/>
        <w:gridCol w:w="2120"/>
      </w:tblGrid>
      <w:tr w:rsidR="002462BE" w:rsidRPr="002462BE" w14:paraId="653FD0F6"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0ECD5" w14:textId="77777777" w:rsidR="005B00B1" w:rsidRPr="002462BE" w:rsidRDefault="005B00B1"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61EA76F3" w14:textId="77777777" w:rsidR="005B00B1" w:rsidRPr="002462BE" w:rsidRDefault="005B00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7AE244BB" w14:textId="77777777" w:rsidR="005B00B1" w:rsidRPr="002462BE" w:rsidRDefault="005B00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573AED2" w14:textId="77777777" w:rsidR="005B00B1" w:rsidRPr="002462BE" w:rsidRDefault="005B00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20695EA" w14:textId="77777777" w:rsidR="005B00B1" w:rsidRPr="002462BE" w:rsidRDefault="005B00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1B213DD" w14:textId="77777777" w:rsidR="005B00B1" w:rsidRPr="002462BE" w:rsidRDefault="005B00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04" w:type="pct"/>
            <w:tcBorders>
              <w:top w:val="single" w:sz="4" w:space="0" w:color="auto"/>
              <w:left w:val="nil"/>
              <w:bottom w:val="single" w:sz="4" w:space="0" w:color="auto"/>
              <w:right w:val="single" w:sz="4" w:space="0" w:color="auto"/>
            </w:tcBorders>
            <w:vAlign w:val="center"/>
          </w:tcPr>
          <w:p w14:paraId="07B0E7AB" w14:textId="77777777" w:rsidR="005B00B1" w:rsidRPr="002462BE" w:rsidRDefault="005B00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28B4518E" w14:textId="77777777" w:rsidR="005B00B1" w:rsidRPr="002462BE" w:rsidRDefault="005B00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98489" w14:textId="77777777" w:rsidR="005B00B1" w:rsidRPr="002462BE" w:rsidRDefault="005B00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0A4E4E58" w14:textId="77777777" w:rsidR="005B00B1" w:rsidRPr="002462BE" w:rsidRDefault="005B00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79203FE3" w14:textId="77777777" w:rsidR="005B00B1" w:rsidRPr="002462BE" w:rsidRDefault="005B00B1"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6D932937"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5C4063FA" w14:textId="77777777" w:rsidR="005B00B1" w:rsidRPr="002462BE" w:rsidRDefault="005B00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38" w:type="pct"/>
            <w:tcBorders>
              <w:top w:val="single" w:sz="4" w:space="0" w:color="auto"/>
              <w:left w:val="nil"/>
              <w:bottom w:val="single" w:sz="4" w:space="0" w:color="auto"/>
              <w:right w:val="single" w:sz="4" w:space="0" w:color="auto"/>
            </w:tcBorders>
            <w:shd w:val="clear" w:color="auto" w:fill="auto"/>
            <w:vAlign w:val="center"/>
          </w:tcPr>
          <w:p w14:paraId="2D485C44" w14:textId="77777777" w:rsidR="005B00B1" w:rsidRPr="002462BE" w:rsidRDefault="005B00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04" w:type="pct"/>
            <w:tcBorders>
              <w:top w:val="single" w:sz="4" w:space="0" w:color="auto"/>
              <w:left w:val="nil"/>
              <w:bottom w:val="single" w:sz="4" w:space="0" w:color="auto"/>
              <w:right w:val="single" w:sz="4" w:space="0" w:color="auto"/>
            </w:tcBorders>
            <w:vAlign w:val="center"/>
          </w:tcPr>
          <w:p w14:paraId="4C086C80" w14:textId="77777777" w:rsidR="005B00B1" w:rsidRPr="002462BE" w:rsidRDefault="005B00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7A37557F" w14:textId="77777777" w:rsidR="005B00B1" w:rsidRPr="002462BE" w:rsidRDefault="005B00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D7D1AA" w14:textId="77777777" w:rsidR="005B00B1" w:rsidRPr="002462BE" w:rsidRDefault="005B00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B2525BD"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A1279B" w14:textId="728704C6" w:rsidR="005B00B1" w:rsidRPr="002462BE" w:rsidRDefault="005B00B1"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w:t>
            </w:r>
            <w:r w:rsidR="00733E2A" w:rsidRPr="002462BE">
              <w:rPr>
                <w:rFonts w:ascii="Calibri Light" w:eastAsia="Times New Roman" w:hAnsi="Calibri Light" w:cs="Calibri Light"/>
                <w:sz w:val="24"/>
                <w:szCs w:val="24"/>
                <w:lang w:val="lt-LT" w:eastAsia="lt-LT"/>
              </w:rPr>
              <w:t>03</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5E792C44" w14:textId="146E42DC" w:rsidR="005B00B1" w:rsidRPr="002462BE" w:rsidRDefault="0051463E"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Vilniaus r. sav., Nemenčinės sen., Kreivalaužių k., Taikos g. 3A</w:t>
            </w:r>
          </w:p>
        </w:tc>
        <w:tc>
          <w:tcPr>
            <w:tcW w:w="1104" w:type="pct"/>
            <w:tcBorders>
              <w:top w:val="single" w:sz="4" w:space="0" w:color="auto"/>
              <w:left w:val="nil"/>
              <w:bottom w:val="single" w:sz="4" w:space="0" w:color="auto"/>
              <w:right w:val="single" w:sz="4" w:space="0" w:color="auto"/>
            </w:tcBorders>
            <w:vAlign w:val="center"/>
          </w:tcPr>
          <w:p w14:paraId="69A40710" w14:textId="77777777" w:rsidR="005B00B1" w:rsidRPr="002462BE" w:rsidRDefault="005B00B1"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54AFF343" w14:textId="77777777" w:rsidR="005B00B1" w:rsidRPr="002462BE" w:rsidRDefault="005B00B1"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4343E" w14:textId="77777777" w:rsidR="005B00B1" w:rsidRPr="002462BE" w:rsidRDefault="005B00B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3BA3A67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B2576D6" w14:textId="77777777" w:rsidR="005B00B1" w:rsidRPr="002462BE" w:rsidRDefault="005B00B1"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4CCBE7" w14:textId="77777777" w:rsidR="005B00B1" w:rsidRPr="002462BE" w:rsidRDefault="005B00B1"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3746CB" w14:textId="77777777" w:rsidR="005B00B1" w:rsidRPr="002462BE" w:rsidRDefault="005B00B1"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5B00B1" w:rsidRPr="002462BE" w14:paraId="74080C9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03649CD" w14:textId="77777777" w:rsidR="005B00B1" w:rsidRPr="002462BE" w:rsidRDefault="005B00B1"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9E8C9" w14:textId="77777777" w:rsidR="005B00B1" w:rsidRPr="002462BE" w:rsidRDefault="005B00B1"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41A0C" w14:textId="77777777" w:rsidR="005B00B1" w:rsidRPr="002462BE" w:rsidRDefault="005B00B1"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73D7A23E" w14:textId="77777777" w:rsidR="005B00B1" w:rsidRPr="002462BE" w:rsidRDefault="005B00B1" w:rsidP="005B00B1">
      <w:pPr>
        <w:pStyle w:val="Sraopastraipa"/>
        <w:spacing w:after="0" w:line="240" w:lineRule="auto"/>
        <w:rPr>
          <w:rFonts w:ascii="Calibri Light" w:hAnsi="Calibri Light" w:cs="Calibri Light"/>
          <w:b/>
          <w:sz w:val="16"/>
          <w:szCs w:val="16"/>
        </w:rPr>
      </w:pPr>
    </w:p>
    <w:p w14:paraId="327816F1" w14:textId="77777777" w:rsidR="005B00B1" w:rsidRPr="002462BE" w:rsidRDefault="005B00B1" w:rsidP="005B00B1">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414DD1D" w14:textId="77777777" w:rsidR="005B00B1" w:rsidRPr="002462BE" w:rsidRDefault="005B00B1" w:rsidP="005B00B1">
      <w:pPr>
        <w:pStyle w:val="Sraopastraipa"/>
        <w:spacing w:after="0"/>
        <w:rPr>
          <w:rFonts w:ascii="Calibri Light" w:hAnsi="Calibri Light" w:cs="Calibri Light"/>
          <w:b/>
          <w:sz w:val="16"/>
          <w:szCs w:val="16"/>
          <w:lang w:val="lt-LT"/>
        </w:rPr>
      </w:pPr>
    </w:p>
    <w:p w14:paraId="7BE7DCAB" w14:textId="0D1700E2" w:rsidR="003971A8" w:rsidRPr="002462BE" w:rsidRDefault="003971A8" w:rsidP="003971A8">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w:t>
      </w:r>
      <w:r w:rsidR="00733E2A" w:rsidRPr="002462BE">
        <w:rPr>
          <w:rFonts w:ascii="Calibri Light" w:hAnsi="Calibri Light" w:cs="Calibri Light"/>
          <w:b/>
          <w:sz w:val="16"/>
          <w:szCs w:val="16"/>
          <w:lang w:val="lt-LT"/>
        </w:rPr>
        <w:t xml:space="preserve">04 </w:t>
      </w:r>
      <w:r w:rsidRPr="002462BE">
        <w:rPr>
          <w:rFonts w:ascii="Calibri Light" w:hAnsi="Calibri Light" w:cs="Calibri Light"/>
          <w:b/>
          <w:sz w:val="16"/>
          <w:szCs w:val="16"/>
          <w:lang w:val="lt-LT"/>
        </w:rPr>
        <w:t>lentelė.</w:t>
      </w:r>
      <w:r w:rsidRPr="002462BE">
        <w:rPr>
          <w:rFonts w:ascii="Calibri Light" w:hAnsi="Calibri Light" w:cs="Calibri Light"/>
          <w:sz w:val="20"/>
          <w:szCs w:val="20"/>
          <w:lang w:val="lt-LT" w:eastAsia="lt-LT"/>
        </w:rPr>
        <w:t xml:space="preserve"> </w:t>
      </w:r>
      <w:r w:rsidR="000D563D" w:rsidRPr="002462BE">
        <w:rPr>
          <w:rFonts w:ascii="Calibri Light" w:hAnsi="Calibri Light" w:cs="Calibri Light"/>
          <w:b/>
          <w:bCs/>
          <w:sz w:val="16"/>
          <w:szCs w:val="16"/>
          <w:lang w:val="lt-LT" w:eastAsia="lt-LT"/>
        </w:rPr>
        <w:t>Šiaulių m., Tilžės g. 9</w:t>
      </w:r>
      <w:r w:rsidRPr="002462BE">
        <w:rPr>
          <w:rFonts w:ascii="Calibri Light" w:hAnsi="Calibri Light" w:cs="Calibri Light"/>
          <w:b/>
          <w:bCs/>
          <w:sz w:val="16"/>
          <w:szCs w:val="16"/>
          <w:lang w:val="lt-LT"/>
        </w:rPr>
        <w:t xml:space="preserve"> (1</w:t>
      </w:r>
      <w:r w:rsidR="00733E2A" w:rsidRPr="002462BE">
        <w:rPr>
          <w:rFonts w:ascii="Calibri Light" w:hAnsi="Calibri Light" w:cs="Calibri Light"/>
          <w:b/>
          <w:bCs/>
          <w:sz w:val="16"/>
          <w:szCs w:val="16"/>
          <w:lang w:val="lt-LT"/>
        </w:rPr>
        <w:t>04</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84"/>
        <w:gridCol w:w="2126"/>
        <w:gridCol w:w="2126"/>
        <w:gridCol w:w="2120"/>
      </w:tblGrid>
      <w:tr w:rsidR="002462BE" w:rsidRPr="002462BE" w14:paraId="6BF70E92"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97A32" w14:textId="77777777" w:rsidR="003971A8" w:rsidRPr="002462BE" w:rsidRDefault="003971A8"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4BA17D32" w14:textId="77777777" w:rsidR="003971A8" w:rsidRPr="002462BE" w:rsidRDefault="003971A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D4CC760" w14:textId="77777777" w:rsidR="003971A8" w:rsidRPr="002462BE" w:rsidRDefault="003971A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55896A0B" w14:textId="77777777" w:rsidR="003971A8" w:rsidRPr="002462BE" w:rsidRDefault="003971A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13B5FC5E" w14:textId="77777777" w:rsidR="003971A8" w:rsidRPr="002462BE" w:rsidRDefault="003971A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479F69DB" w14:textId="77777777" w:rsidR="003971A8" w:rsidRPr="002462BE" w:rsidRDefault="003971A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04" w:type="pct"/>
            <w:tcBorders>
              <w:top w:val="single" w:sz="4" w:space="0" w:color="auto"/>
              <w:left w:val="nil"/>
              <w:bottom w:val="single" w:sz="4" w:space="0" w:color="auto"/>
              <w:right w:val="single" w:sz="4" w:space="0" w:color="auto"/>
            </w:tcBorders>
            <w:vAlign w:val="center"/>
          </w:tcPr>
          <w:p w14:paraId="49ACC9E1" w14:textId="77777777" w:rsidR="003971A8" w:rsidRPr="002462BE" w:rsidRDefault="003971A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04C995FB" w14:textId="77777777" w:rsidR="003971A8" w:rsidRPr="002462BE" w:rsidRDefault="003971A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B7E79" w14:textId="77777777" w:rsidR="003971A8" w:rsidRPr="002462BE" w:rsidRDefault="003971A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367FBBF4" w14:textId="77777777" w:rsidR="003971A8" w:rsidRPr="002462BE" w:rsidRDefault="003971A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D5A4ADE" w14:textId="77777777" w:rsidR="003971A8" w:rsidRPr="002462BE" w:rsidRDefault="003971A8"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3813C06F"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7FF6F4C4" w14:textId="77777777" w:rsidR="003971A8" w:rsidRPr="002462BE" w:rsidRDefault="003971A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38" w:type="pct"/>
            <w:tcBorders>
              <w:top w:val="single" w:sz="4" w:space="0" w:color="auto"/>
              <w:left w:val="nil"/>
              <w:bottom w:val="single" w:sz="4" w:space="0" w:color="auto"/>
              <w:right w:val="single" w:sz="4" w:space="0" w:color="auto"/>
            </w:tcBorders>
            <w:shd w:val="clear" w:color="auto" w:fill="auto"/>
            <w:vAlign w:val="center"/>
          </w:tcPr>
          <w:p w14:paraId="4018FB9D" w14:textId="77777777" w:rsidR="003971A8" w:rsidRPr="002462BE" w:rsidRDefault="003971A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04" w:type="pct"/>
            <w:tcBorders>
              <w:top w:val="single" w:sz="4" w:space="0" w:color="auto"/>
              <w:left w:val="nil"/>
              <w:bottom w:val="single" w:sz="4" w:space="0" w:color="auto"/>
              <w:right w:val="single" w:sz="4" w:space="0" w:color="auto"/>
            </w:tcBorders>
            <w:vAlign w:val="center"/>
          </w:tcPr>
          <w:p w14:paraId="19798BFB" w14:textId="77777777" w:rsidR="003971A8" w:rsidRPr="002462BE" w:rsidRDefault="003971A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66FBDCC5" w14:textId="77777777" w:rsidR="003971A8" w:rsidRPr="002462BE" w:rsidRDefault="003971A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51616F" w14:textId="77777777" w:rsidR="003971A8" w:rsidRPr="002462BE" w:rsidRDefault="003971A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9E10C54"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A2562" w14:textId="2019D13E" w:rsidR="003971A8" w:rsidRPr="002462BE" w:rsidRDefault="003971A8"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w:t>
            </w:r>
            <w:r w:rsidR="00733E2A" w:rsidRPr="002462BE">
              <w:rPr>
                <w:rFonts w:ascii="Calibri Light" w:eastAsia="Times New Roman" w:hAnsi="Calibri Light" w:cs="Calibri Light"/>
                <w:sz w:val="24"/>
                <w:szCs w:val="24"/>
                <w:lang w:val="lt-LT" w:eastAsia="lt-LT"/>
              </w:rPr>
              <w:t>04</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2E09103F" w14:textId="58F57898" w:rsidR="003971A8" w:rsidRPr="002462BE" w:rsidRDefault="000D563D"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Šiaulių m., Tilžės g. 9</w:t>
            </w:r>
          </w:p>
        </w:tc>
        <w:tc>
          <w:tcPr>
            <w:tcW w:w="1104" w:type="pct"/>
            <w:tcBorders>
              <w:top w:val="single" w:sz="4" w:space="0" w:color="auto"/>
              <w:left w:val="nil"/>
              <w:bottom w:val="single" w:sz="4" w:space="0" w:color="auto"/>
              <w:right w:val="single" w:sz="4" w:space="0" w:color="auto"/>
            </w:tcBorders>
            <w:vAlign w:val="center"/>
          </w:tcPr>
          <w:p w14:paraId="2CC10D17" w14:textId="77777777" w:rsidR="003971A8" w:rsidRPr="002462BE" w:rsidRDefault="003971A8"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051FFAC9" w14:textId="77777777" w:rsidR="003971A8" w:rsidRPr="002462BE" w:rsidRDefault="003971A8"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492D0" w14:textId="77777777" w:rsidR="003971A8" w:rsidRPr="002462BE" w:rsidRDefault="003971A8"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5283E8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9A2D964" w14:textId="77777777" w:rsidR="003971A8" w:rsidRPr="002462BE" w:rsidRDefault="003971A8"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ABA4E" w14:textId="77777777" w:rsidR="003971A8" w:rsidRPr="002462BE" w:rsidRDefault="003971A8"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4A082C" w14:textId="77777777" w:rsidR="003971A8" w:rsidRPr="002462BE" w:rsidRDefault="003971A8"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3971A8" w:rsidRPr="002462BE" w14:paraId="61974EA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3F47467" w14:textId="77777777" w:rsidR="003971A8" w:rsidRPr="002462BE" w:rsidRDefault="003971A8"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24A57" w14:textId="77777777" w:rsidR="003971A8" w:rsidRPr="002462BE" w:rsidRDefault="003971A8"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ACAEA" w14:textId="77777777" w:rsidR="003971A8" w:rsidRPr="002462BE" w:rsidRDefault="003971A8"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04B0EF67" w14:textId="77777777" w:rsidR="003971A8" w:rsidRPr="002462BE" w:rsidRDefault="003971A8" w:rsidP="003971A8">
      <w:pPr>
        <w:pStyle w:val="Sraopastraipa"/>
        <w:spacing w:after="0" w:line="240" w:lineRule="auto"/>
        <w:rPr>
          <w:rFonts w:ascii="Calibri Light" w:hAnsi="Calibri Light" w:cs="Calibri Light"/>
          <w:b/>
          <w:sz w:val="16"/>
          <w:szCs w:val="16"/>
        </w:rPr>
      </w:pPr>
    </w:p>
    <w:p w14:paraId="12DD05A2" w14:textId="77777777" w:rsidR="003971A8" w:rsidRPr="002462BE" w:rsidRDefault="003971A8" w:rsidP="003971A8">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442DC8B4" w14:textId="77777777" w:rsidR="003971A8" w:rsidRPr="002462BE" w:rsidRDefault="003971A8" w:rsidP="003971A8">
      <w:pPr>
        <w:pStyle w:val="Sraopastraipa"/>
        <w:spacing w:after="0"/>
        <w:rPr>
          <w:rFonts w:ascii="Calibri Light" w:hAnsi="Calibri Light" w:cs="Calibri Light"/>
          <w:b/>
          <w:sz w:val="16"/>
          <w:szCs w:val="16"/>
        </w:rPr>
      </w:pPr>
    </w:p>
    <w:p w14:paraId="76EF84D4" w14:textId="58F29BA4" w:rsidR="008A0C2C" w:rsidRPr="002462BE" w:rsidRDefault="008A0C2C" w:rsidP="008A0C2C">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w:t>
      </w:r>
      <w:r w:rsidR="00A54A2E" w:rsidRPr="002462BE">
        <w:rPr>
          <w:rFonts w:ascii="Calibri Light" w:hAnsi="Calibri Light" w:cs="Calibri Light"/>
          <w:b/>
          <w:sz w:val="16"/>
          <w:szCs w:val="16"/>
          <w:lang w:val="lt-LT"/>
        </w:rPr>
        <w:t>05</w:t>
      </w:r>
      <w:r w:rsidRPr="002462BE">
        <w:rPr>
          <w:rFonts w:ascii="Calibri Light" w:hAnsi="Calibri Light" w:cs="Calibri Light"/>
          <w:b/>
          <w:sz w:val="16"/>
          <w:szCs w:val="16"/>
          <w:lang w:val="lt-LT"/>
        </w:rPr>
        <w:t xml:space="preserve"> lentelė.</w:t>
      </w:r>
      <w:r w:rsidRPr="002462BE">
        <w:rPr>
          <w:rFonts w:ascii="Calibri Light" w:hAnsi="Calibri Light" w:cs="Calibri Light"/>
          <w:b/>
          <w:bCs/>
          <w:sz w:val="16"/>
          <w:szCs w:val="16"/>
          <w:lang w:val="lt-LT" w:eastAsia="lt-LT"/>
        </w:rPr>
        <w:t xml:space="preserve"> </w:t>
      </w:r>
      <w:r w:rsidR="001809E5" w:rsidRPr="002462BE">
        <w:rPr>
          <w:rFonts w:ascii="Calibri Light" w:hAnsi="Calibri Light" w:cs="Calibri Light"/>
          <w:b/>
          <w:bCs/>
          <w:sz w:val="16"/>
          <w:szCs w:val="16"/>
          <w:lang w:val="lt-LT" w:eastAsia="lt-LT"/>
        </w:rPr>
        <w:t>Žiežmarių m., Žaslių g. 76</w:t>
      </w:r>
      <w:r w:rsidR="001809E5" w:rsidRPr="002462BE">
        <w:rPr>
          <w:rFonts w:ascii="Calibri Light" w:hAnsi="Calibri Light" w:cs="Calibri Light"/>
          <w:b/>
          <w:bCs/>
          <w:sz w:val="16"/>
          <w:szCs w:val="16"/>
          <w:lang w:val="lt-LT"/>
        </w:rPr>
        <w:t xml:space="preserve"> </w:t>
      </w:r>
      <w:r w:rsidRPr="002462BE">
        <w:rPr>
          <w:rFonts w:ascii="Calibri Light" w:hAnsi="Calibri Light" w:cs="Calibri Light"/>
          <w:b/>
          <w:bCs/>
          <w:sz w:val="16"/>
          <w:szCs w:val="16"/>
          <w:lang w:val="lt-LT"/>
        </w:rPr>
        <w:t>(1</w:t>
      </w:r>
      <w:r w:rsidR="00A54A2E" w:rsidRPr="002462BE">
        <w:rPr>
          <w:rFonts w:ascii="Calibri Light" w:hAnsi="Calibri Light" w:cs="Calibri Light"/>
          <w:b/>
          <w:bCs/>
          <w:sz w:val="16"/>
          <w:szCs w:val="16"/>
          <w:lang w:val="lt-LT"/>
        </w:rPr>
        <w:t>05</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84"/>
        <w:gridCol w:w="2126"/>
        <w:gridCol w:w="2126"/>
        <w:gridCol w:w="2120"/>
      </w:tblGrid>
      <w:tr w:rsidR="002462BE" w:rsidRPr="002462BE" w14:paraId="47EDFB50"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C7BCF6" w14:textId="77777777" w:rsidR="008A0C2C" w:rsidRPr="002462BE" w:rsidRDefault="008A0C2C"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52A924A0" w14:textId="77777777" w:rsidR="008A0C2C" w:rsidRPr="002462BE" w:rsidRDefault="008A0C2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3DEEE03F" w14:textId="77777777" w:rsidR="008A0C2C" w:rsidRPr="002462BE" w:rsidRDefault="008A0C2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101DADBA" w14:textId="77777777" w:rsidR="008A0C2C" w:rsidRPr="002462BE" w:rsidRDefault="008A0C2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5D9E6E11" w14:textId="77777777" w:rsidR="008A0C2C" w:rsidRPr="002462BE" w:rsidRDefault="008A0C2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21F1768B" w14:textId="77777777" w:rsidR="008A0C2C" w:rsidRPr="002462BE" w:rsidRDefault="008A0C2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04" w:type="pct"/>
            <w:tcBorders>
              <w:top w:val="single" w:sz="4" w:space="0" w:color="auto"/>
              <w:left w:val="nil"/>
              <w:bottom w:val="single" w:sz="4" w:space="0" w:color="auto"/>
              <w:right w:val="single" w:sz="4" w:space="0" w:color="auto"/>
            </w:tcBorders>
            <w:vAlign w:val="center"/>
          </w:tcPr>
          <w:p w14:paraId="475D6958" w14:textId="77777777" w:rsidR="008A0C2C" w:rsidRPr="002462BE" w:rsidRDefault="008A0C2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659F2D4F" w14:textId="77777777" w:rsidR="008A0C2C" w:rsidRPr="002462BE" w:rsidRDefault="008A0C2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9A0F76" w14:textId="77777777" w:rsidR="008A0C2C" w:rsidRPr="002462BE" w:rsidRDefault="008A0C2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7F4FDA96" w14:textId="77777777" w:rsidR="008A0C2C" w:rsidRPr="002462BE" w:rsidRDefault="008A0C2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35819997" w14:textId="77777777" w:rsidR="008A0C2C" w:rsidRPr="002462BE" w:rsidRDefault="008A0C2C"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5841121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0FCF1484" w14:textId="77777777" w:rsidR="008A0C2C" w:rsidRPr="002462BE" w:rsidRDefault="008A0C2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38" w:type="pct"/>
            <w:tcBorders>
              <w:top w:val="single" w:sz="4" w:space="0" w:color="auto"/>
              <w:left w:val="nil"/>
              <w:bottom w:val="single" w:sz="4" w:space="0" w:color="auto"/>
              <w:right w:val="single" w:sz="4" w:space="0" w:color="auto"/>
            </w:tcBorders>
            <w:shd w:val="clear" w:color="auto" w:fill="auto"/>
            <w:vAlign w:val="center"/>
          </w:tcPr>
          <w:p w14:paraId="1652C760" w14:textId="77777777" w:rsidR="008A0C2C" w:rsidRPr="002462BE" w:rsidRDefault="008A0C2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04" w:type="pct"/>
            <w:tcBorders>
              <w:top w:val="single" w:sz="4" w:space="0" w:color="auto"/>
              <w:left w:val="nil"/>
              <w:bottom w:val="single" w:sz="4" w:space="0" w:color="auto"/>
              <w:right w:val="single" w:sz="4" w:space="0" w:color="auto"/>
            </w:tcBorders>
            <w:vAlign w:val="center"/>
          </w:tcPr>
          <w:p w14:paraId="00B762EE" w14:textId="77777777" w:rsidR="008A0C2C" w:rsidRPr="002462BE" w:rsidRDefault="008A0C2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165AE8A7" w14:textId="77777777" w:rsidR="008A0C2C" w:rsidRPr="002462BE" w:rsidRDefault="008A0C2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9C1E3E" w14:textId="77777777" w:rsidR="008A0C2C" w:rsidRPr="002462BE" w:rsidRDefault="008A0C2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08006CC5"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0E61C" w14:textId="4D4B9903" w:rsidR="008A0C2C" w:rsidRPr="002462BE" w:rsidRDefault="008A0C2C"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w:t>
            </w:r>
            <w:r w:rsidR="00A54A2E" w:rsidRPr="002462BE">
              <w:rPr>
                <w:rFonts w:ascii="Calibri Light" w:eastAsia="Times New Roman" w:hAnsi="Calibri Light" w:cs="Calibri Light"/>
                <w:sz w:val="24"/>
                <w:szCs w:val="24"/>
                <w:lang w:val="lt-LT" w:eastAsia="lt-LT"/>
              </w:rPr>
              <w:t>05</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47689883" w14:textId="69C7FFC8" w:rsidR="008A0C2C" w:rsidRPr="002462BE" w:rsidRDefault="001809E5"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eastAsia="lt-LT"/>
              </w:rPr>
              <w:t>Žiežmarių m., Žaslių g. 76</w:t>
            </w:r>
          </w:p>
        </w:tc>
        <w:tc>
          <w:tcPr>
            <w:tcW w:w="1104" w:type="pct"/>
            <w:tcBorders>
              <w:top w:val="single" w:sz="4" w:space="0" w:color="auto"/>
              <w:left w:val="nil"/>
              <w:bottom w:val="single" w:sz="4" w:space="0" w:color="auto"/>
              <w:right w:val="single" w:sz="4" w:space="0" w:color="auto"/>
            </w:tcBorders>
            <w:vAlign w:val="center"/>
          </w:tcPr>
          <w:p w14:paraId="12AFB95A" w14:textId="77777777" w:rsidR="008A0C2C" w:rsidRPr="002462BE" w:rsidRDefault="008A0C2C"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7A666A6A" w14:textId="77777777" w:rsidR="008A0C2C" w:rsidRPr="002462BE" w:rsidRDefault="008A0C2C"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D519A" w14:textId="77777777" w:rsidR="008A0C2C" w:rsidRPr="002462BE" w:rsidRDefault="008A0C2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98F345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135983A8" w14:textId="77777777" w:rsidR="008A0C2C" w:rsidRPr="002462BE" w:rsidRDefault="008A0C2C"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C7F72" w14:textId="77777777" w:rsidR="008A0C2C" w:rsidRPr="002462BE" w:rsidRDefault="008A0C2C"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23A31" w14:textId="77777777" w:rsidR="008A0C2C" w:rsidRPr="002462BE" w:rsidRDefault="008A0C2C"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8A0C2C" w:rsidRPr="002462BE" w14:paraId="00D5E45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25D856A2" w14:textId="77777777" w:rsidR="008A0C2C" w:rsidRPr="002462BE" w:rsidRDefault="008A0C2C"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05AF1" w14:textId="77777777" w:rsidR="008A0C2C" w:rsidRPr="002462BE" w:rsidRDefault="008A0C2C"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DC471" w14:textId="77777777" w:rsidR="008A0C2C" w:rsidRPr="002462BE" w:rsidRDefault="008A0C2C"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8A4B2EC" w14:textId="77777777" w:rsidR="008A0C2C" w:rsidRPr="002462BE" w:rsidRDefault="008A0C2C" w:rsidP="008A0C2C">
      <w:pPr>
        <w:pStyle w:val="Sraopastraipa"/>
        <w:spacing w:after="0" w:line="240" w:lineRule="auto"/>
        <w:rPr>
          <w:rFonts w:ascii="Calibri Light" w:hAnsi="Calibri Light" w:cs="Calibri Light"/>
          <w:b/>
          <w:sz w:val="16"/>
          <w:szCs w:val="16"/>
        </w:rPr>
      </w:pPr>
    </w:p>
    <w:p w14:paraId="5170C3C1" w14:textId="77777777" w:rsidR="008A0C2C" w:rsidRPr="002462BE" w:rsidRDefault="008A0C2C" w:rsidP="008A0C2C">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6E12950B" w14:textId="77777777" w:rsidR="008A0C2C" w:rsidRPr="002462BE" w:rsidRDefault="008A0C2C" w:rsidP="008A0C2C">
      <w:pPr>
        <w:pStyle w:val="Sraopastraipa"/>
        <w:spacing w:after="0"/>
        <w:rPr>
          <w:rFonts w:ascii="Calibri Light" w:hAnsi="Calibri Light" w:cs="Calibri Light"/>
          <w:b/>
          <w:sz w:val="16"/>
          <w:szCs w:val="16"/>
        </w:rPr>
      </w:pPr>
    </w:p>
    <w:p w14:paraId="3C002DDD" w14:textId="32EB6E89" w:rsidR="009464BD" w:rsidRPr="002462BE" w:rsidRDefault="009464BD" w:rsidP="009464BD">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w:t>
      </w:r>
      <w:r w:rsidR="00A54A2E" w:rsidRPr="002462BE">
        <w:rPr>
          <w:rFonts w:ascii="Calibri Light" w:hAnsi="Calibri Light" w:cs="Calibri Light"/>
          <w:b/>
          <w:sz w:val="16"/>
          <w:szCs w:val="16"/>
          <w:lang w:val="lt-LT"/>
        </w:rPr>
        <w:t>06</w:t>
      </w:r>
      <w:r w:rsidRPr="002462BE">
        <w:rPr>
          <w:rFonts w:ascii="Calibri Light" w:hAnsi="Calibri Light" w:cs="Calibri Light"/>
          <w:b/>
          <w:sz w:val="16"/>
          <w:szCs w:val="16"/>
          <w:lang w:val="lt-LT"/>
        </w:rPr>
        <w:t xml:space="preserve"> lentelė.</w:t>
      </w:r>
      <w:r w:rsidRPr="002462BE">
        <w:rPr>
          <w:rFonts w:ascii="Calibri Light" w:hAnsi="Calibri Light" w:cs="Calibri Light"/>
          <w:b/>
          <w:bCs/>
          <w:sz w:val="16"/>
          <w:szCs w:val="16"/>
          <w:lang w:val="lt-LT" w:eastAsia="lt-LT"/>
        </w:rPr>
        <w:t xml:space="preserve"> </w:t>
      </w:r>
      <w:r w:rsidR="00A80434" w:rsidRPr="002462BE">
        <w:rPr>
          <w:rFonts w:ascii="Calibri Light" w:hAnsi="Calibri Light" w:cs="Calibri Light"/>
          <w:b/>
          <w:bCs/>
          <w:sz w:val="16"/>
          <w:szCs w:val="16"/>
          <w:lang w:val="lt-LT"/>
        </w:rPr>
        <w:t>Černiauskienės vs. 3, Ramygalos sen.,  Panevėžio r. sav.</w:t>
      </w:r>
      <w:r w:rsidRPr="002462BE">
        <w:rPr>
          <w:rFonts w:ascii="Calibri Light" w:hAnsi="Calibri Light" w:cs="Calibri Light"/>
          <w:b/>
          <w:bCs/>
          <w:sz w:val="16"/>
          <w:szCs w:val="16"/>
          <w:lang w:val="lt-LT"/>
        </w:rPr>
        <w:t xml:space="preserve"> (1</w:t>
      </w:r>
      <w:r w:rsidR="00A54A2E" w:rsidRPr="002462BE">
        <w:rPr>
          <w:rFonts w:ascii="Calibri Light" w:hAnsi="Calibri Light" w:cs="Calibri Light"/>
          <w:b/>
          <w:bCs/>
          <w:sz w:val="16"/>
          <w:szCs w:val="16"/>
          <w:lang w:val="lt-LT"/>
        </w:rPr>
        <w:t>06</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84"/>
        <w:gridCol w:w="2126"/>
        <w:gridCol w:w="2126"/>
        <w:gridCol w:w="2120"/>
      </w:tblGrid>
      <w:tr w:rsidR="002462BE" w:rsidRPr="002462BE" w14:paraId="23A5C93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EC5864" w14:textId="77777777" w:rsidR="009464BD" w:rsidRPr="002462BE" w:rsidRDefault="009464BD"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1F07DDC1" w14:textId="77777777" w:rsidR="009464BD" w:rsidRPr="002462BE" w:rsidRDefault="009464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0BD2FE79" w14:textId="77777777" w:rsidR="009464BD" w:rsidRPr="002462BE" w:rsidRDefault="009464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387914C4" w14:textId="77777777" w:rsidR="009464BD" w:rsidRPr="002462BE" w:rsidRDefault="009464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181E6E82" w14:textId="77777777" w:rsidR="009464BD" w:rsidRPr="002462BE" w:rsidRDefault="009464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628239C1" w14:textId="77777777" w:rsidR="009464BD" w:rsidRPr="002462BE" w:rsidRDefault="009464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04" w:type="pct"/>
            <w:tcBorders>
              <w:top w:val="single" w:sz="4" w:space="0" w:color="auto"/>
              <w:left w:val="nil"/>
              <w:bottom w:val="single" w:sz="4" w:space="0" w:color="auto"/>
              <w:right w:val="single" w:sz="4" w:space="0" w:color="auto"/>
            </w:tcBorders>
            <w:vAlign w:val="center"/>
          </w:tcPr>
          <w:p w14:paraId="38EE9AB9" w14:textId="77777777" w:rsidR="009464BD" w:rsidRPr="002462BE" w:rsidRDefault="009464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34B27D7B" w14:textId="77777777" w:rsidR="009464BD" w:rsidRPr="002462BE" w:rsidRDefault="009464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849C18" w14:textId="77777777" w:rsidR="009464BD" w:rsidRPr="002462BE" w:rsidRDefault="009464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00651858" w14:textId="77777777" w:rsidR="009464BD" w:rsidRPr="002462BE" w:rsidRDefault="009464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4163905B" w14:textId="77777777" w:rsidR="009464BD" w:rsidRPr="002462BE" w:rsidRDefault="009464BD"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44FCBB11"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A2599F4" w14:textId="77777777" w:rsidR="009464BD" w:rsidRPr="002462BE" w:rsidRDefault="009464B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38" w:type="pct"/>
            <w:tcBorders>
              <w:top w:val="single" w:sz="4" w:space="0" w:color="auto"/>
              <w:left w:val="nil"/>
              <w:bottom w:val="single" w:sz="4" w:space="0" w:color="auto"/>
              <w:right w:val="single" w:sz="4" w:space="0" w:color="auto"/>
            </w:tcBorders>
            <w:shd w:val="clear" w:color="auto" w:fill="auto"/>
            <w:vAlign w:val="center"/>
          </w:tcPr>
          <w:p w14:paraId="7F8FDDFC" w14:textId="77777777" w:rsidR="009464BD" w:rsidRPr="002462BE" w:rsidRDefault="009464B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04" w:type="pct"/>
            <w:tcBorders>
              <w:top w:val="single" w:sz="4" w:space="0" w:color="auto"/>
              <w:left w:val="nil"/>
              <w:bottom w:val="single" w:sz="4" w:space="0" w:color="auto"/>
              <w:right w:val="single" w:sz="4" w:space="0" w:color="auto"/>
            </w:tcBorders>
            <w:vAlign w:val="center"/>
          </w:tcPr>
          <w:p w14:paraId="4D43FD2A" w14:textId="77777777" w:rsidR="009464BD" w:rsidRPr="002462BE" w:rsidRDefault="009464B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44540E66" w14:textId="77777777" w:rsidR="009464BD" w:rsidRPr="002462BE" w:rsidRDefault="009464B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B9263C" w14:textId="77777777" w:rsidR="009464BD" w:rsidRPr="002462BE" w:rsidRDefault="009464B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7E7E251E"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A14AE7" w14:textId="4FC11878" w:rsidR="009464BD" w:rsidRPr="002462BE" w:rsidRDefault="009464BD"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lastRenderedPageBreak/>
              <w:t>1</w:t>
            </w:r>
            <w:r w:rsidR="00A54A2E" w:rsidRPr="002462BE">
              <w:rPr>
                <w:rFonts w:ascii="Calibri Light" w:eastAsia="Times New Roman" w:hAnsi="Calibri Light" w:cs="Calibri Light"/>
                <w:sz w:val="24"/>
                <w:szCs w:val="24"/>
                <w:lang w:val="lt-LT" w:eastAsia="lt-LT"/>
              </w:rPr>
              <w:t>06</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7CC33D95" w14:textId="16CE21C0" w:rsidR="009464BD" w:rsidRPr="002462BE" w:rsidRDefault="00A80434"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rPr>
              <w:t>Černiauskienės vs. 3, Ramygalos sen.,  Panevėžio r. sav.</w:t>
            </w:r>
          </w:p>
        </w:tc>
        <w:tc>
          <w:tcPr>
            <w:tcW w:w="1104" w:type="pct"/>
            <w:tcBorders>
              <w:top w:val="single" w:sz="4" w:space="0" w:color="auto"/>
              <w:left w:val="nil"/>
              <w:bottom w:val="single" w:sz="4" w:space="0" w:color="auto"/>
              <w:right w:val="single" w:sz="4" w:space="0" w:color="auto"/>
            </w:tcBorders>
            <w:vAlign w:val="center"/>
          </w:tcPr>
          <w:p w14:paraId="691E69C6" w14:textId="77777777" w:rsidR="009464BD" w:rsidRPr="002462BE" w:rsidRDefault="009464BD"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4ECCB974" w14:textId="77777777" w:rsidR="009464BD" w:rsidRPr="002462BE" w:rsidRDefault="009464BD"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37FE5" w14:textId="77777777" w:rsidR="009464BD" w:rsidRPr="002462BE" w:rsidRDefault="009464B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18CBE3C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4862E131" w14:textId="77777777" w:rsidR="009464BD" w:rsidRPr="002462BE" w:rsidRDefault="009464BD"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5E0DB" w14:textId="77777777" w:rsidR="009464BD" w:rsidRPr="002462BE" w:rsidRDefault="009464BD"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FF30C" w14:textId="77777777" w:rsidR="009464BD" w:rsidRPr="002462BE" w:rsidRDefault="009464BD"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9464BD" w:rsidRPr="002462BE" w14:paraId="2FF679D8"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60ED5F7E" w14:textId="77777777" w:rsidR="009464BD" w:rsidRPr="002462BE" w:rsidRDefault="009464BD"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552B2" w14:textId="77777777" w:rsidR="009464BD" w:rsidRPr="002462BE" w:rsidRDefault="009464BD"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23C0C" w14:textId="77777777" w:rsidR="009464BD" w:rsidRPr="002462BE" w:rsidRDefault="009464BD"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1DAD1303" w14:textId="77777777" w:rsidR="009464BD" w:rsidRPr="002462BE" w:rsidRDefault="009464BD" w:rsidP="009464BD">
      <w:pPr>
        <w:pStyle w:val="Sraopastraipa"/>
        <w:spacing w:after="0" w:line="240" w:lineRule="auto"/>
        <w:rPr>
          <w:rFonts w:ascii="Calibri Light" w:hAnsi="Calibri Light" w:cs="Calibri Light"/>
          <w:b/>
          <w:sz w:val="16"/>
          <w:szCs w:val="16"/>
        </w:rPr>
      </w:pPr>
    </w:p>
    <w:p w14:paraId="13BF0EC4" w14:textId="77777777" w:rsidR="009464BD" w:rsidRPr="002462BE" w:rsidRDefault="009464BD" w:rsidP="009464BD">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23A64348" w14:textId="77777777" w:rsidR="009464BD" w:rsidRPr="002462BE" w:rsidRDefault="009464BD" w:rsidP="009464BD">
      <w:pPr>
        <w:pStyle w:val="Sraopastraipa"/>
        <w:spacing w:after="0"/>
        <w:rPr>
          <w:rFonts w:ascii="Calibri Light" w:hAnsi="Calibri Light" w:cs="Calibri Light"/>
          <w:b/>
          <w:sz w:val="16"/>
          <w:szCs w:val="16"/>
        </w:rPr>
      </w:pPr>
    </w:p>
    <w:p w14:paraId="452848D5" w14:textId="438897BC" w:rsidR="000F6BE3" w:rsidRPr="002462BE" w:rsidRDefault="000F6BE3" w:rsidP="000F6BE3">
      <w:pPr>
        <w:pStyle w:val="Sraopastraipa"/>
        <w:tabs>
          <w:tab w:val="left" w:pos="0"/>
        </w:tabs>
        <w:spacing w:after="0" w:line="240" w:lineRule="auto"/>
        <w:ind w:left="0"/>
        <w:rPr>
          <w:rFonts w:ascii="Calibri Light" w:hAnsi="Calibri Light" w:cs="Calibri Light"/>
          <w:b/>
          <w:bCs/>
          <w:sz w:val="16"/>
          <w:szCs w:val="16"/>
          <w:lang w:val="lt-LT"/>
        </w:rPr>
      </w:pPr>
      <w:r w:rsidRPr="002462BE">
        <w:rPr>
          <w:rFonts w:ascii="Calibri Light" w:hAnsi="Calibri Light" w:cs="Calibri Light"/>
          <w:b/>
          <w:sz w:val="16"/>
          <w:szCs w:val="16"/>
          <w:lang w:val="lt-LT"/>
        </w:rPr>
        <w:t>6.1</w:t>
      </w:r>
      <w:r w:rsidR="00A54A2E" w:rsidRPr="002462BE">
        <w:rPr>
          <w:rFonts w:ascii="Calibri Light" w:hAnsi="Calibri Light" w:cs="Calibri Light"/>
          <w:b/>
          <w:sz w:val="16"/>
          <w:szCs w:val="16"/>
          <w:lang w:val="lt-LT"/>
        </w:rPr>
        <w:t>07</w:t>
      </w:r>
      <w:r w:rsidRPr="002462BE">
        <w:rPr>
          <w:rFonts w:ascii="Calibri Light" w:hAnsi="Calibri Light" w:cs="Calibri Light"/>
          <w:b/>
          <w:sz w:val="16"/>
          <w:szCs w:val="16"/>
          <w:lang w:val="lt-LT"/>
        </w:rPr>
        <w:t xml:space="preserve"> lentelė.</w:t>
      </w:r>
      <w:r w:rsidRPr="002462BE">
        <w:rPr>
          <w:rFonts w:ascii="Calibri Light" w:hAnsi="Calibri Light" w:cs="Calibri Light"/>
          <w:b/>
          <w:bCs/>
          <w:sz w:val="16"/>
          <w:szCs w:val="16"/>
          <w:lang w:val="lt-LT" w:eastAsia="lt-LT"/>
        </w:rPr>
        <w:t xml:space="preserve"> </w:t>
      </w:r>
      <w:r w:rsidR="003B4B8E" w:rsidRPr="002462BE">
        <w:rPr>
          <w:rFonts w:ascii="Calibri Light" w:hAnsi="Calibri Light" w:cs="Calibri Light"/>
          <w:b/>
          <w:bCs/>
          <w:sz w:val="16"/>
          <w:szCs w:val="16"/>
          <w:lang w:val="lt-LT"/>
        </w:rPr>
        <w:t xml:space="preserve">Pivoriūnų k., Dubingių sen.,  Molėtų r. sav. </w:t>
      </w:r>
      <w:r w:rsidRPr="002462BE">
        <w:rPr>
          <w:rFonts w:ascii="Calibri Light" w:hAnsi="Calibri Light" w:cs="Calibri Light"/>
          <w:b/>
          <w:bCs/>
          <w:sz w:val="16"/>
          <w:szCs w:val="16"/>
          <w:lang w:val="lt-LT"/>
        </w:rPr>
        <w:t>(1</w:t>
      </w:r>
      <w:r w:rsidR="00A54A2E" w:rsidRPr="002462BE">
        <w:rPr>
          <w:rFonts w:ascii="Calibri Light" w:hAnsi="Calibri Light" w:cs="Calibri Light"/>
          <w:b/>
          <w:bCs/>
          <w:sz w:val="16"/>
          <w:szCs w:val="16"/>
          <w:lang w:val="lt-LT"/>
        </w:rPr>
        <w:t>07</w:t>
      </w:r>
      <w:r w:rsidRPr="002462BE">
        <w:rPr>
          <w:rFonts w:ascii="Calibri Light" w:hAnsi="Calibri Light" w:cs="Calibri Light"/>
          <w:b/>
          <w:bCs/>
          <w:sz w:val="16"/>
          <w:szCs w:val="16"/>
          <w:lang w:val="lt-LT"/>
        </w:rPr>
        <w:t>-a pirkimo objekto dalis)</w:t>
      </w:r>
    </w:p>
    <w:tbl>
      <w:tblPr>
        <w:tblW w:w="5000" w:type="pct"/>
        <w:jc w:val="center"/>
        <w:tblLook w:val="04A0" w:firstRow="1" w:lastRow="0" w:firstColumn="1" w:lastColumn="0" w:noHBand="0" w:noVBand="1"/>
      </w:tblPr>
      <w:tblGrid>
        <w:gridCol w:w="872"/>
        <w:gridCol w:w="2384"/>
        <w:gridCol w:w="2126"/>
        <w:gridCol w:w="2126"/>
        <w:gridCol w:w="2120"/>
      </w:tblGrid>
      <w:tr w:rsidR="002462BE" w:rsidRPr="002462BE" w14:paraId="494A7493"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EF90F" w14:textId="77777777" w:rsidR="000F6BE3" w:rsidRPr="002462BE" w:rsidRDefault="000F6BE3" w:rsidP="00220233">
            <w:pPr>
              <w:spacing w:after="0" w:line="240" w:lineRule="auto"/>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Pirkimo objekto  dalies  numeris</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63257A95" w14:textId="77777777" w:rsidR="000F6BE3" w:rsidRPr="002462BE" w:rsidRDefault="000F6BE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SMRRT įrangos</w:t>
            </w:r>
          </w:p>
          <w:p w14:paraId="2FDC8092" w14:textId="77777777" w:rsidR="000F6BE3" w:rsidRPr="002462BE" w:rsidRDefault="000F6BE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talpinimo vietos adresas </w:t>
            </w:r>
          </w:p>
          <w:p w14:paraId="393D1DBB" w14:textId="77777777" w:rsidR="000F6BE3" w:rsidRPr="002462BE" w:rsidRDefault="000F6BE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su koordinatėmis ir talpinimo aukščio</w:t>
            </w:r>
          </w:p>
          <w:p w14:paraId="78AA6DB7" w14:textId="77777777" w:rsidR="000F6BE3" w:rsidRPr="002462BE" w:rsidRDefault="000F6BE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(nuo ... iki) ribos (m) </w:t>
            </w:r>
          </w:p>
          <w:p w14:paraId="3D3FFD11" w14:textId="77777777" w:rsidR="000F6BE3" w:rsidRPr="002462BE" w:rsidRDefault="000F6BE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nurodytai kainai *</w:t>
            </w:r>
          </w:p>
        </w:tc>
        <w:tc>
          <w:tcPr>
            <w:tcW w:w="1104" w:type="pct"/>
            <w:tcBorders>
              <w:top w:val="single" w:sz="4" w:space="0" w:color="auto"/>
              <w:left w:val="nil"/>
              <w:bottom w:val="single" w:sz="4" w:space="0" w:color="auto"/>
              <w:right w:val="single" w:sz="4" w:space="0" w:color="auto"/>
            </w:tcBorders>
            <w:vAlign w:val="center"/>
          </w:tcPr>
          <w:p w14:paraId="5ADC4B1E" w14:textId="77777777" w:rsidR="000F6BE3" w:rsidRPr="002462BE" w:rsidRDefault="000F6BE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Įrangos talpinimo įkainis, 1 mėn., Eur be PVM**</w:t>
            </w:r>
          </w:p>
        </w:tc>
        <w:tc>
          <w:tcPr>
            <w:tcW w:w="1104" w:type="pct"/>
            <w:tcBorders>
              <w:top w:val="single" w:sz="4" w:space="0" w:color="auto"/>
              <w:left w:val="nil"/>
              <w:bottom w:val="single" w:sz="4" w:space="0" w:color="auto"/>
              <w:right w:val="single" w:sz="4" w:space="0" w:color="auto"/>
            </w:tcBorders>
            <w:shd w:val="clear" w:color="auto" w:fill="auto"/>
            <w:vAlign w:val="center"/>
            <w:hideMark/>
          </w:tcPr>
          <w:p w14:paraId="503AA4D9" w14:textId="77777777" w:rsidR="000F6BE3" w:rsidRPr="002462BE" w:rsidRDefault="000F6BE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talpinimo trukmė, mėn. </w:t>
            </w:r>
          </w:p>
        </w:tc>
        <w:tc>
          <w:tcPr>
            <w:tcW w:w="11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D308B2" w14:textId="77777777" w:rsidR="000F6BE3" w:rsidRPr="002462BE" w:rsidRDefault="000F6BE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 xml:space="preserve">Maksimali įrangos </w:t>
            </w:r>
          </w:p>
          <w:p w14:paraId="5F019C22" w14:textId="77777777" w:rsidR="000F6BE3" w:rsidRPr="002462BE" w:rsidRDefault="000F6BE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talpinimo kaina,</w:t>
            </w:r>
          </w:p>
          <w:p w14:paraId="5BCFADC6" w14:textId="77777777" w:rsidR="000F6BE3" w:rsidRPr="002462BE" w:rsidRDefault="000F6BE3" w:rsidP="00220233">
            <w:pPr>
              <w:spacing w:after="0" w:line="240" w:lineRule="auto"/>
              <w:jc w:val="center"/>
              <w:rPr>
                <w:rFonts w:ascii="Calibri Light" w:eastAsia="Times New Roman" w:hAnsi="Calibri Light" w:cs="Calibri Light"/>
                <w:sz w:val="20"/>
                <w:szCs w:val="20"/>
                <w:lang w:val="lt-LT" w:eastAsia="lt-LT"/>
              </w:rPr>
            </w:pPr>
            <w:r w:rsidRPr="002462BE">
              <w:rPr>
                <w:rFonts w:ascii="Calibri Light" w:eastAsia="Times New Roman" w:hAnsi="Calibri Light" w:cs="Calibri Light"/>
                <w:sz w:val="20"/>
                <w:szCs w:val="20"/>
                <w:lang w:val="lt-LT" w:eastAsia="lt-LT"/>
              </w:rPr>
              <w:t>Eur be PVM</w:t>
            </w:r>
          </w:p>
        </w:tc>
      </w:tr>
      <w:tr w:rsidR="002462BE" w:rsidRPr="002462BE" w14:paraId="620B862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4866F79B" w14:textId="77777777" w:rsidR="000F6BE3" w:rsidRPr="002462BE" w:rsidRDefault="000F6BE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A</w:t>
            </w:r>
          </w:p>
        </w:tc>
        <w:tc>
          <w:tcPr>
            <w:tcW w:w="1238" w:type="pct"/>
            <w:tcBorders>
              <w:top w:val="single" w:sz="4" w:space="0" w:color="auto"/>
              <w:left w:val="nil"/>
              <w:bottom w:val="single" w:sz="4" w:space="0" w:color="auto"/>
              <w:right w:val="single" w:sz="4" w:space="0" w:color="auto"/>
            </w:tcBorders>
            <w:shd w:val="clear" w:color="auto" w:fill="auto"/>
            <w:vAlign w:val="center"/>
          </w:tcPr>
          <w:p w14:paraId="3135C4BC" w14:textId="77777777" w:rsidR="000F6BE3" w:rsidRPr="002462BE" w:rsidRDefault="000F6BE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B</w:t>
            </w:r>
          </w:p>
        </w:tc>
        <w:tc>
          <w:tcPr>
            <w:tcW w:w="1104" w:type="pct"/>
            <w:tcBorders>
              <w:top w:val="single" w:sz="4" w:space="0" w:color="auto"/>
              <w:left w:val="nil"/>
              <w:bottom w:val="single" w:sz="4" w:space="0" w:color="auto"/>
              <w:right w:val="single" w:sz="4" w:space="0" w:color="auto"/>
            </w:tcBorders>
            <w:vAlign w:val="center"/>
          </w:tcPr>
          <w:p w14:paraId="76C92873" w14:textId="77777777" w:rsidR="000F6BE3" w:rsidRPr="002462BE" w:rsidRDefault="000F6BE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C</w:t>
            </w:r>
          </w:p>
        </w:tc>
        <w:tc>
          <w:tcPr>
            <w:tcW w:w="1104" w:type="pct"/>
            <w:tcBorders>
              <w:top w:val="single" w:sz="4" w:space="0" w:color="auto"/>
              <w:left w:val="nil"/>
              <w:bottom w:val="single" w:sz="4" w:space="0" w:color="auto"/>
              <w:right w:val="single" w:sz="4" w:space="0" w:color="auto"/>
            </w:tcBorders>
            <w:shd w:val="clear" w:color="auto" w:fill="auto"/>
            <w:noWrap/>
            <w:vAlign w:val="center"/>
          </w:tcPr>
          <w:p w14:paraId="1E21C0E9" w14:textId="77777777" w:rsidR="000F6BE3" w:rsidRPr="002462BE" w:rsidRDefault="000F6BE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D</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26B50" w14:textId="77777777" w:rsidR="000F6BE3" w:rsidRPr="002462BE" w:rsidRDefault="000F6BE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F=(C×D)+E</w:t>
            </w:r>
          </w:p>
        </w:tc>
      </w:tr>
      <w:tr w:rsidR="002462BE" w:rsidRPr="002462BE" w14:paraId="152A1929"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2722F8" w14:textId="0A94BF95" w:rsidR="000F6BE3" w:rsidRPr="002462BE" w:rsidRDefault="000F6BE3" w:rsidP="00220233">
            <w:pPr>
              <w:tabs>
                <w:tab w:val="left" w:pos="0"/>
              </w:tabs>
              <w:spacing w:after="0" w:line="240" w:lineRule="auto"/>
              <w:ind w:left="142"/>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1</w:t>
            </w:r>
            <w:r w:rsidR="00A54A2E" w:rsidRPr="002462BE">
              <w:rPr>
                <w:rFonts w:ascii="Calibri Light" w:eastAsia="Times New Roman" w:hAnsi="Calibri Light" w:cs="Calibri Light"/>
                <w:sz w:val="24"/>
                <w:szCs w:val="24"/>
                <w:lang w:val="lt-LT" w:eastAsia="lt-LT"/>
              </w:rPr>
              <w:t>07</w:t>
            </w:r>
          </w:p>
        </w:tc>
        <w:tc>
          <w:tcPr>
            <w:tcW w:w="1238" w:type="pct"/>
            <w:tcBorders>
              <w:top w:val="single" w:sz="4" w:space="0" w:color="auto"/>
              <w:left w:val="nil"/>
              <w:bottom w:val="single" w:sz="4" w:space="0" w:color="auto"/>
              <w:right w:val="single" w:sz="4" w:space="0" w:color="auto"/>
            </w:tcBorders>
            <w:shd w:val="clear" w:color="auto" w:fill="auto"/>
            <w:vAlign w:val="center"/>
            <w:hideMark/>
          </w:tcPr>
          <w:p w14:paraId="4B756DE4" w14:textId="7C252F49" w:rsidR="000F6BE3" w:rsidRPr="002462BE" w:rsidRDefault="003B4B8E" w:rsidP="00220233">
            <w:pPr>
              <w:pStyle w:val="Sraopastraipa"/>
              <w:ind w:left="8"/>
              <w:contextualSpacing w:val="0"/>
              <w:jc w:val="left"/>
              <w:rPr>
                <w:rFonts w:ascii="Calibri Light" w:hAnsi="Calibri Light" w:cs="Calibri Light"/>
                <w:sz w:val="20"/>
                <w:szCs w:val="20"/>
                <w:lang w:val="lt-LT"/>
              </w:rPr>
            </w:pPr>
            <w:r w:rsidRPr="002462BE">
              <w:rPr>
                <w:rFonts w:ascii="Calibri Light" w:hAnsi="Calibri Light" w:cs="Calibri Light"/>
                <w:sz w:val="20"/>
                <w:szCs w:val="20"/>
                <w:lang w:val="lt-LT"/>
              </w:rPr>
              <w:t>Pivoriūnų k., Dubingių sen.,  Molėtų r. sav.</w:t>
            </w:r>
          </w:p>
        </w:tc>
        <w:tc>
          <w:tcPr>
            <w:tcW w:w="1104" w:type="pct"/>
            <w:tcBorders>
              <w:top w:val="single" w:sz="4" w:space="0" w:color="auto"/>
              <w:left w:val="nil"/>
              <w:bottom w:val="single" w:sz="4" w:space="0" w:color="auto"/>
              <w:right w:val="single" w:sz="4" w:space="0" w:color="auto"/>
            </w:tcBorders>
            <w:vAlign w:val="center"/>
          </w:tcPr>
          <w:p w14:paraId="7305AFF2" w14:textId="77777777" w:rsidR="000F6BE3" w:rsidRPr="002462BE" w:rsidRDefault="000F6BE3" w:rsidP="00220233">
            <w:pPr>
              <w:spacing w:after="0" w:line="240" w:lineRule="auto"/>
              <w:jc w:val="center"/>
              <w:rPr>
                <w:rFonts w:ascii="Calibri Light" w:eastAsia="Times New Roman" w:hAnsi="Calibri Light" w:cs="Calibri Light"/>
                <w:sz w:val="24"/>
                <w:szCs w:val="24"/>
                <w:lang w:val="lt-LT" w:eastAsia="lt-LT"/>
              </w:rPr>
            </w:pPr>
          </w:p>
        </w:tc>
        <w:tc>
          <w:tcPr>
            <w:tcW w:w="1104" w:type="pct"/>
            <w:tcBorders>
              <w:top w:val="single" w:sz="4" w:space="0" w:color="auto"/>
              <w:left w:val="nil"/>
              <w:bottom w:val="single" w:sz="4" w:space="0" w:color="auto"/>
              <w:right w:val="single" w:sz="4" w:space="0" w:color="auto"/>
            </w:tcBorders>
            <w:shd w:val="clear" w:color="auto" w:fill="auto"/>
            <w:noWrap/>
            <w:vAlign w:val="center"/>
            <w:hideMark/>
          </w:tcPr>
          <w:p w14:paraId="3C3BDB3D" w14:textId="77777777" w:rsidR="000F6BE3" w:rsidRPr="002462BE" w:rsidRDefault="000F6BE3" w:rsidP="00220233">
            <w:pPr>
              <w:spacing w:after="0" w:line="240" w:lineRule="auto"/>
              <w:jc w:val="center"/>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36</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6849B" w14:textId="77777777" w:rsidR="000F6BE3" w:rsidRPr="002462BE" w:rsidRDefault="000F6BE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r w:rsidR="002462BE" w:rsidRPr="002462BE" w14:paraId="594B387B"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0B13EE20" w14:textId="77777777" w:rsidR="000F6BE3" w:rsidRPr="002462BE" w:rsidRDefault="000F6BE3" w:rsidP="00220233">
            <w:pPr>
              <w:tabs>
                <w:tab w:val="left" w:pos="720"/>
                <w:tab w:val="center" w:pos="4320"/>
                <w:tab w:val="right" w:pos="8640"/>
              </w:tabs>
              <w:spacing w:after="0" w:line="240" w:lineRule="auto"/>
              <w:ind w:firstLine="540"/>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2E5E5" w14:textId="77777777" w:rsidR="000F6BE3" w:rsidRPr="002462BE" w:rsidRDefault="000F6BE3" w:rsidP="00220233">
            <w:pPr>
              <w:tabs>
                <w:tab w:val="left" w:pos="720"/>
                <w:tab w:val="center" w:pos="4320"/>
                <w:tab w:val="right" w:pos="8640"/>
              </w:tabs>
              <w:spacing w:after="0" w:line="240" w:lineRule="auto"/>
              <w:ind w:firstLine="540"/>
              <w:jc w:val="right"/>
              <w:rPr>
                <w:rFonts w:ascii="Calibri Light" w:hAnsi="Calibri Light" w:cs="Calibri Light"/>
                <w:b/>
                <w:lang w:val="lt-LT"/>
              </w:rPr>
            </w:pPr>
            <w:r w:rsidRPr="002462BE">
              <w:rPr>
                <w:rFonts w:ascii="Calibri Light" w:eastAsia="Times New Roman" w:hAnsi="Calibri Light" w:cs="Calibri Light"/>
                <w:sz w:val="24"/>
                <w:szCs w:val="24"/>
                <w:lang w:val="lt-LT" w:eastAsia="lt-LT"/>
              </w:rPr>
              <w:t xml:space="preserve">PVM - 21 %,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5A3260" w14:textId="77777777" w:rsidR="000F6BE3" w:rsidRPr="002462BE" w:rsidRDefault="000F6BE3" w:rsidP="00220233">
            <w:pPr>
              <w:tabs>
                <w:tab w:val="left" w:pos="720"/>
                <w:tab w:val="center" w:pos="4320"/>
                <w:tab w:val="right" w:pos="8640"/>
              </w:tabs>
              <w:spacing w:after="0" w:line="240" w:lineRule="auto"/>
              <w:ind w:firstLine="540"/>
              <w:rPr>
                <w:rFonts w:ascii="Calibri Light" w:hAnsi="Calibri Light" w:cs="Calibri Light"/>
                <w:b/>
                <w:lang w:val="lt-LT"/>
              </w:rPr>
            </w:pPr>
          </w:p>
        </w:tc>
      </w:tr>
      <w:tr w:rsidR="000F6BE3" w:rsidRPr="002462BE" w14:paraId="7C60B4DC" w14:textId="77777777" w:rsidTr="00220233">
        <w:trPr>
          <w:trHeight w:val="20"/>
          <w:jc w:val="center"/>
        </w:trPr>
        <w:tc>
          <w:tcPr>
            <w:tcW w:w="453" w:type="pct"/>
            <w:tcBorders>
              <w:top w:val="single" w:sz="4" w:space="0" w:color="auto"/>
              <w:left w:val="single" w:sz="4" w:space="0" w:color="auto"/>
              <w:bottom w:val="single" w:sz="4" w:space="0" w:color="auto"/>
              <w:right w:val="single" w:sz="4" w:space="0" w:color="auto"/>
            </w:tcBorders>
            <w:vAlign w:val="center"/>
          </w:tcPr>
          <w:p w14:paraId="35C2BBF3" w14:textId="77777777" w:rsidR="000F6BE3" w:rsidRPr="002462BE" w:rsidRDefault="000F6BE3" w:rsidP="00220233">
            <w:pPr>
              <w:spacing w:after="0" w:line="240" w:lineRule="auto"/>
              <w:jc w:val="right"/>
              <w:rPr>
                <w:rFonts w:ascii="Calibri Light" w:eastAsia="Times New Roman" w:hAnsi="Calibri Light" w:cs="Calibri Light"/>
                <w:sz w:val="24"/>
                <w:szCs w:val="24"/>
                <w:lang w:val="lt-LT" w:eastAsia="lt-LT"/>
              </w:rPr>
            </w:pPr>
          </w:p>
        </w:tc>
        <w:tc>
          <w:tcPr>
            <w:tcW w:w="344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12E06" w14:textId="77777777" w:rsidR="000F6BE3" w:rsidRPr="002462BE" w:rsidRDefault="000F6BE3" w:rsidP="00220233">
            <w:pPr>
              <w:spacing w:after="0" w:line="240" w:lineRule="auto"/>
              <w:jc w:val="right"/>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xml:space="preserve">Iš viso su PVM, Eur  </w:t>
            </w:r>
          </w:p>
        </w:tc>
        <w:tc>
          <w:tcPr>
            <w:tcW w:w="11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F605D" w14:textId="77777777" w:rsidR="000F6BE3" w:rsidRPr="002462BE" w:rsidRDefault="000F6BE3" w:rsidP="00220233">
            <w:pPr>
              <w:spacing w:after="0" w:line="240" w:lineRule="auto"/>
              <w:rPr>
                <w:rFonts w:ascii="Calibri Light" w:eastAsia="Times New Roman" w:hAnsi="Calibri Light" w:cs="Calibri Light"/>
                <w:sz w:val="24"/>
                <w:szCs w:val="24"/>
                <w:lang w:val="lt-LT" w:eastAsia="lt-LT"/>
              </w:rPr>
            </w:pPr>
            <w:r w:rsidRPr="002462BE">
              <w:rPr>
                <w:rFonts w:ascii="Calibri Light" w:eastAsia="Times New Roman" w:hAnsi="Calibri Light" w:cs="Calibri Light"/>
                <w:sz w:val="24"/>
                <w:szCs w:val="24"/>
                <w:lang w:val="lt-LT" w:eastAsia="lt-LT"/>
              </w:rPr>
              <w:t> </w:t>
            </w:r>
          </w:p>
        </w:tc>
      </w:tr>
    </w:tbl>
    <w:p w14:paraId="25075D66" w14:textId="77777777" w:rsidR="000F6BE3" w:rsidRPr="002462BE" w:rsidRDefault="000F6BE3" w:rsidP="000F6BE3">
      <w:pPr>
        <w:pStyle w:val="Sraopastraipa"/>
        <w:spacing w:after="0" w:line="240" w:lineRule="auto"/>
        <w:rPr>
          <w:rFonts w:ascii="Calibri Light" w:hAnsi="Calibri Light" w:cs="Calibri Light"/>
          <w:b/>
          <w:sz w:val="16"/>
          <w:szCs w:val="16"/>
        </w:rPr>
      </w:pPr>
    </w:p>
    <w:p w14:paraId="2696E71A" w14:textId="77777777" w:rsidR="000F6BE3" w:rsidRPr="002462BE" w:rsidRDefault="000F6BE3" w:rsidP="000F6BE3">
      <w:pPr>
        <w:pStyle w:val="Sraopastraipa"/>
        <w:spacing w:after="0"/>
        <w:rPr>
          <w:rFonts w:ascii="Calibri Light" w:hAnsi="Calibri Light" w:cs="Calibri Light"/>
          <w:b/>
          <w:sz w:val="16"/>
          <w:szCs w:val="16"/>
        </w:rPr>
      </w:pPr>
      <w:r w:rsidRPr="002462BE">
        <w:rPr>
          <w:rFonts w:ascii="Calibri Light" w:hAnsi="Calibri Light" w:cs="Calibri Light"/>
          <w:b/>
          <w:szCs w:val="24"/>
          <w:lang w:val="lt-LT"/>
        </w:rPr>
        <w:t>Pasiūlymo kaina Eur su PVM (</w:t>
      </w:r>
      <w:r w:rsidRPr="002462BE">
        <w:rPr>
          <w:rFonts w:ascii="Calibri Light" w:hAnsi="Calibri Light" w:cs="Calibri Light"/>
          <w:b/>
          <w:i/>
          <w:szCs w:val="24"/>
          <w:lang w:val="lt-LT"/>
        </w:rPr>
        <w:t>žodžiais</w:t>
      </w:r>
      <w:r w:rsidRPr="002462BE">
        <w:rPr>
          <w:rFonts w:ascii="Calibri Light" w:hAnsi="Calibri Light" w:cs="Calibri Light"/>
          <w:b/>
          <w:szCs w:val="24"/>
          <w:lang w:val="lt-LT"/>
        </w:rPr>
        <w:t xml:space="preserve">): </w:t>
      </w:r>
      <w:r w:rsidRPr="002462BE">
        <w:rPr>
          <w:rFonts w:ascii="Calibri Light" w:hAnsi="Calibri Light" w:cs="Calibri Light"/>
          <w:szCs w:val="24"/>
          <w:u w:val="single"/>
          <w:lang w:val="lt-LT"/>
        </w:rPr>
        <w:t>_________________________________________</w:t>
      </w:r>
    </w:p>
    <w:p w14:paraId="062C8A25" w14:textId="77777777" w:rsidR="000F6BE3" w:rsidRPr="002462BE" w:rsidRDefault="000F6BE3" w:rsidP="000F6BE3">
      <w:pPr>
        <w:pStyle w:val="Sraopastraipa"/>
        <w:spacing w:after="0"/>
        <w:rPr>
          <w:rFonts w:ascii="Calibri Light" w:hAnsi="Calibri Light" w:cs="Calibri Light"/>
          <w:b/>
          <w:sz w:val="16"/>
          <w:szCs w:val="16"/>
        </w:rPr>
      </w:pPr>
    </w:p>
    <w:p w14:paraId="75BC5BAB" w14:textId="77777777" w:rsidR="000F6BE3" w:rsidRPr="002462BE" w:rsidRDefault="000F6BE3" w:rsidP="000F6BE3">
      <w:pPr>
        <w:pStyle w:val="Sraopastraipa"/>
        <w:spacing w:after="0"/>
        <w:rPr>
          <w:rFonts w:ascii="Calibri Light" w:hAnsi="Calibri Light" w:cs="Calibri Light"/>
          <w:b/>
          <w:sz w:val="16"/>
          <w:szCs w:val="16"/>
        </w:rPr>
      </w:pPr>
    </w:p>
    <w:p w14:paraId="6F00D546" w14:textId="26E297A2" w:rsidR="00A33794" w:rsidRPr="002462BE" w:rsidRDefault="00A33794" w:rsidP="00A33794">
      <w:pPr>
        <w:pStyle w:val="Sraopastraipa"/>
        <w:spacing w:after="0"/>
        <w:rPr>
          <w:rFonts w:ascii="Calibri Light" w:hAnsi="Calibri Light" w:cs="Calibri Light"/>
          <w:b/>
          <w:sz w:val="16"/>
          <w:szCs w:val="16"/>
          <w:lang w:val="lt-LT"/>
        </w:rPr>
      </w:pPr>
      <w:r w:rsidRPr="002462BE">
        <w:rPr>
          <w:rFonts w:ascii="Calibri Light" w:hAnsi="Calibri Light" w:cs="Calibri Light"/>
          <w:b/>
          <w:sz w:val="16"/>
          <w:szCs w:val="16"/>
        </w:rPr>
        <w:t xml:space="preserve">   * </w:t>
      </w:r>
      <w:r w:rsidRPr="002462BE">
        <w:rPr>
          <w:rFonts w:ascii="Calibri Light" w:hAnsi="Calibri Light" w:cs="Calibri Light"/>
          <w:b/>
          <w:sz w:val="16"/>
          <w:szCs w:val="16"/>
          <w:lang w:val="lt-LT"/>
        </w:rPr>
        <w:t>Tiekėjas turi nurodyti konkretų siūlomos vietos adresą ir koordinates.</w:t>
      </w:r>
    </w:p>
    <w:p w14:paraId="0E02E022" w14:textId="77777777" w:rsidR="00A33794" w:rsidRPr="002462BE" w:rsidRDefault="00A33794" w:rsidP="00A33794">
      <w:pPr>
        <w:pStyle w:val="Sraopastraipa"/>
        <w:spacing w:after="0"/>
        <w:ind w:left="0" w:firstLine="720"/>
        <w:rPr>
          <w:rFonts w:ascii="Calibri Light" w:hAnsi="Calibri Light" w:cs="Calibri Light"/>
          <w:b/>
          <w:sz w:val="16"/>
          <w:szCs w:val="16"/>
          <w:lang w:val="lt-LT"/>
        </w:rPr>
      </w:pPr>
      <w:r w:rsidRPr="002462BE">
        <w:rPr>
          <w:rFonts w:ascii="Calibri Light" w:hAnsi="Calibri Light" w:cs="Calibri Light"/>
          <w:b/>
          <w:sz w:val="16"/>
          <w:szCs w:val="16"/>
          <w:lang w:val="lt-LT"/>
        </w:rPr>
        <w:t xml:space="preserve">    ** Kaina nurodoma ne daugiau, kaip 2 skaitmenų po kablelio tikslumu. Į kainą turi būti įskaičiuota PVM, kiti mokesčiai bei visos kitos išlaidos. Tiekėjas turi nurodyti kainą EUR su PVM, jei jis yra PVM mokėtojas arba EUR be PVM, jei teikėjas yra ne PVM mokėtojas. Kaina nurodoma ne daugiau kaip 2 skaitmenų po kablelio tikslumu.</w:t>
      </w:r>
    </w:p>
    <w:p w14:paraId="526F3203" w14:textId="77777777" w:rsidR="00BB2576" w:rsidRPr="002462BE" w:rsidRDefault="00BB2576" w:rsidP="00A33794">
      <w:pPr>
        <w:pStyle w:val="Sraopastraipa"/>
        <w:spacing w:after="0"/>
        <w:ind w:left="0" w:firstLine="720"/>
        <w:rPr>
          <w:rFonts w:ascii="Calibri Light" w:hAnsi="Calibri Light" w:cs="Calibri Light"/>
          <w:b/>
          <w:sz w:val="16"/>
          <w:szCs w:val="16"/>
          <w:lang w:val="lt-LT"/>
        </w:rPr>
      </w:pPr>
    </w:p>
    <w:p w14:paraId="438BDA1A" w14:textId="77777777" w:rsidR="00D62727" w:rsidRPr="002462BE"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2462BE" w:rsidRPr="002462BE" w14:paraId="4F42A479" w14:textId="77777777" w:rsidTr="005B1F7F">
        <w:tc>
          <w:tcPr>
            <w:tcW w:w="1627" w:type="pct"/>
            <w:shd w:val="clear" w:color="auto" w:fill="auto"/>
          </w:tcPr>
          <w:p w14:paraId="07621DE4" w14:textId="77777777" w:rsidR="00D62727" w:rsidRPr="002462BE" w:rsidRDefault="00D62727" w:rsidP="00A00C6B">
            <w:pPr>
              <w:spacing w:after="0" w:line="240" w:lineRule="auto"/>
              <w:jc w:val="right"/>
              <w:rPr>
                <w:rFonts w:ascii="Calibri Light" w:eastAsia="Calibri" w:hAnsi="Calibri Light" w:cs="Calibri Light"/>
                <w:i/>
                <w:sz w:val="16"/>
                <w:szCs w:val="16"/>
                <w:lang w:val="lt-LT"/>
              </w:rPr>
            </w:pPr>
            <w:r w:rsidRPr="002462BE">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2462BE" w:rsidRDefault="00D62727" w:rsidP="00A00C6B">
            <w:pPr>
              <w:spacing w:after="0" w:line="240" w:lineRule="auto"/>
              <w:rPr>
                <w:rFonts w:ascii="Calibri Light" w:eastAsia="Calibri" w:hAnsi="Calibri Light" w:cs="Calibri Light"/>
                <w:sz w:val="16"/>
                <w:szCs w:val="16"/>
                <w:lang w:val="lt-LT"/>
              </w:rPr>
            </w:pPr>
            <w:r w:rsidRPr="002462BE">
              <w:rPr>
                <w:rFonts w:ascii="Calibri Light" w:eastAsia="Calibri" w:hAnsi="Calibri Light" w:cs="Calibri Light"/>
                <w:i/>
                <w:sz w:val="16"/>
                <w:szCs w:val="16"/>
                <w:lang w:val="lt-LT"/>
              </w:rPr>
              <w:t>[Pildo tiekėjas]</w:t>
            </w:r>
          </w:p>
        </w:tc>
      </w:tr>
      <w:tr w:rsidR="002462BE" w:rsidRPr="002462BE" w14:paraId="3C618DBB" w14:textId="77777777" w:rsidTr="005B1F7F">
        <w:tc>
          <w:tcPr>
            <w:tcW w:w="1627" w:type="pct"/>
            <w:shd w:val="clear" w:color="auto" w:fill="auto"/>
          </w:tcPr>
          <w:p w14:paraId="4AAC8BE6" w14:textId="77777777" w:rsidR="00D62727" w:rsidRPr="002462BE"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2462BE">
              <w:rPr>
                <w:rStyle w:val="Emfaz"/>
                <w:rFonts w:ascii="Calibri Light" w:eastAsia="Calibri" w:hAnsi="Calibri Light" w:cs="Calibri Light"/>
                <w:b/>
                <w:bCs/>
                <w:sz w:val="16"/>
                <w:szCs w:val="16"/>
                <w:shd w:val="clear" w:color="auto" w:fill="FFFFFF"/>
                <w:lang w:val="lt-LT"/>
              </w:rPr>
              <w:t>PVM</w:t>
            </w:r>
            <w:r w:rsidRPr="002462BE">
              <w:rPr>
                <w:rStyle w:val="apple-converted-space"/>
                <w:rFonts w:ascii="Calibri Light" w:eastAsia="Calibri" w:hAnsi="Calibri Light" w:cs="Calibri Light"/>
                <w:b/>
                <w:i/>
                <w:sz w:val="16"/>
                <w:szCs w:val="16"/>
                <w:shd w:val="clear" w:color="auto" w:fill="FFFFFF"/>
                <w:lang w:val="lt-LT"/>
              </w:rPr>
              <w:t> lengvatos/</w:t>
            </w:r>
            <w:r w:rsidRPr="002462BE">
              <w:rPr>
                <w:rFonts w:ascii="Calibri Light" w:eastAsia="Calibri" w:hAnsi="Calibri Light" w:cs="Calibri Light"/>
                <w:b/>
                <w:i/>
                <w:sz w:val="16"/>
                <w:szCs w:val="16"/>
                <w:shd w:val="clear" w:color="auto" w:fill="FFFFFF"/>
                <w:lang w:val="lt-LT"/>
              </w:rPr>
              <w:t>nemokėjimo teisinis</w:t>
            </w:r>
            <w:r w:rsidRPr="002462BE">
              <w:rPr>
                <w:rStyle w:val="apple-converted-space"/>
                <w:rFonts w:ascii="Calibri Light" w:eastAsia="Calibri" w:hAnsi="Calibri Light" w:cs="Calibri Light"/>
                <w:b/>
                <w:i/>
                <w:sz w:val="16"/>
                <w:szCs w:val="16"/>
                <w:shd w:val="clear" w:color="auto" w:fill="FFFFFF"/>
                <w:lang w:val="lt-LT"/>
              </w:rPr>
              <w:t> </w:t>
            </w:r>
            <w:r w:rsidRPr="002462BE">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2462BE" w:rsidRDefault="00D62727" w:rsidP="00A00C6B">
            <w:pPr>
              <w:spacing w:after="0" w:line="240" w:lineRule="auto"/>
              <w:rPr>
                <w:rFonts w:ascii="Calibri Light" w:eastAsia="Calibri" w:hAnsi="Calibri Light" w:cs="Calibri Light"/>
                <w:sz w:val="16"/>
                <w:szCs w:val="16"/>
                <w:lang w:val="lt-LT"/>
              </w:rPr>
            </w:pPr>
            <w:r w:rsidRPr="002462BE">
              <w:rPr>
                <w:rFonts w:ascii="Calibri Light" w:eastAsia="Calibri" w:hAnsi="Calibri Light" w:cs="Calibri Light"/>
                <w:i/>
                <w:sz w:val="16"/>
                <w:szCs w:val="16"/>
                <w:lang w:val="lt-LT"/>
              </w:rPr>
              <w:t>[Pildo tiekėjas]</w:t>
            </w:r>
          </w:p>
        </w:tc>
      </w:tr>
      <w:tr w:rsidR="00D62727" w:rsidRPr="002462BE" w14:paraId="0C994DBC" w14:textId="77777777" w:rsidTr="005B1F7F">
        <w:tc>
          <w:tcPr>
            <w:tcW w:w="1627" w:type="pct"/>
            <w:shd w:val="clear" w:color="auto" w:fill="auto"/>
          </w:tcPr>
          <w:p w14:paraId="0587200B" w14:textId="77777777" w:rsidR="00D62727" w:rsidRPr="002462BE"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2462BE">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2462BE" w:rsidRDefault="00D62727" w:rsidP="00A00C6B">
            <w:pPr>
              <w:spacing w:after="0" w:line="240" w:lineRule="auto"/>
              <w:rPr>
                <w:rFonts w:ascii="Calibri Light" w:eastAsia="Calibri" w:hAnsi="Calibri Light" w:cs="Calibri Light"/>
                <w:sz w:val="16"/>
                <w:szCs w:val="16"/>
                <w:lang w:val="lt-LT"/>
              </w:rPr>
            </w:pPr>
            <w:r w:rsidRPr="002462BE">
              <w:rPr>
                <w:rFonts w:ascii="Calibri Light" w:eastAsia="Calibri" w:hAnsi="Calibri Light" w:cs="Calibri Light"/>
                <w:i/>
                <w:sz w:val="16"/>
                <w:szCs w:val="16"/>
                <w:lang w:val="lt-LT"/>
              </w:rPr>
              <w:t>[Pildo tiekėjas]</w:t>
            </w:r>
          </w:p>
        </w:tc>
      </w:tr>
    </w:tbl>
    <w:p w14:paraId="43E02290" w14:textId="77777777" w:rsidR="00D62727" w:rsidRPr="002462BE" w:rsidRDefault="00D62727" w:rsidP="00A00C6B">
      <w:pPr>
        <w:tabs>
          <w:tab w:val="left" w:pos="1089"/>
        </w:tabs>
        <w:spacing w:after="0" w:line="240" w:lineRule="auto"/>
        <w:rPr>
          <w:rFonts w:ascii="Calibri Light" w:hAnsi="Calibri Light" w:cs="Calibri Light"/>
          <w:lang w:val="lt-LT"/>
        </w:rPr>
      </w:pPr>
    </w:p>
    <w:p w14:paraId="51DD530C" w14:textId="5EFFF91E" w:rsidR="00A045C4" w:rsidRPr="002462BE" w:rsidRDefault="00A045C4" w:rsidP="005B1F7F">
      <w:pPr>
        <w:spacing w:after="0" w:line="240" w:lineRule="auto"/>
        <w:rPr>
          <w:rFonts w:ascii="Calibri Light" w:hAnsi="Calibri Light" w:cs="Calibri Light"/>
          <w:b/>
          <w:bCs/>
          <w:lang w:val="lt-LT"/>
        </w:rPr>
      </w:pPr>
      <w:r w:rsidRPr="002462BE">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2462BE">
        <w:rPr>
          <w:rFonts w:ascii="Calibri Light" w:hAnsi="Calibri Light" w:cs="Calibri Light"/>
          <w:b/>
          <w:bCs/>
          <w:lang w:val="lt-LT"/>
        </w:rPr>
        <w:t>5</w:t>
      </w:r>
      <w:r w:rsidRPr="002462BE">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2462BE"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2462BE" w:rsidRPr="002462BE" w14:paraId="26A75EE8" w14:textId="77777777" w:rsidTr="005B1F7F">
        <w:tc>
          <w:tcPr>
            <w:tcW w:w="2028" w:type="pct"/>
            <w:tcBorders>
              <w:top w:val="nil"/>
              <w:left w:val="nil"/>
              <w:right w:val="nil"/>
            </w:tcBorders>
          </w:tcPr>
          <w:p w14:paraId="089AD531" w14:textId="77777777" w:rsidR="00D62727" w:rsidRPr="002462BE" w:rsidRDefault="00D62727" w:rsidP="008F41CC">
            <w:pPr>
              <w:pStyle w:val="Pagrindinistekstas1"/>
              <w:tabs>
                <w:tab w:val="left" w:pos="0"/>
              </w:tabs>
              <w:ind w:left="0" w:firstLine="0"/>
              <w:jc w:val="center"/>
              <w:rPr>
                <w:rFonts w:ascii="Calibri Light" w:hAnsi="Calibri Light" w:cs="Calibri Light"/>
                <w:sz w:val="24"/>
                <w:szCs w:val="24"/>
                <w:lang w:val="lt-LT"/>
              </w:rPr>
            </w:pPr>
            <w:r w:rsidRPr="002462BE">
              <w:rPr>
                <w:rFonts w:ascii="Calibri Light" w:hAnsi="Calibri Light" w:cs="Calibri Light"/>
                <w:sz w:val="24"/>
                <w:szCs w:val="24"/>
                <w:lang w:val="lt-LT"/>
              </w:rPr>
              <w:fldChar w:fldCharType="begin">
                <w:ffData>
                  <w:name w:val="Tekstas2"/>
                  <w:enabled/>
                  <w:calcOnExit w:val="0"/>
                  <w:textInput/>
                </w:ffData>
              </w:fldChar>
            </w:r>
            <w:r w:rsidRPr="002462BE">
              <w:rPr>
                <w:rFonts w:ascii="Calibri Light" w:hAnsi="Calibri Light" w:cs="Calibri Light"/>
                <w:sz w:val="24"/>
                <w:szCs w:val="24"/>
                <w:lang w:val="lt-LT"/>
              </w:rPr>
              <w:instrText xml:space="preserve"> FORMTEXT </w:instrText>
            </w:r>
            <w:r w:rsidRPr="002462BE">
              <w:rPr>
                <w:rFonts w:ascii="Calibri Light" w:hAnsi="Calibri Light" w:cs="Calibri Light"/>
                <w:sz w:val="24"/>
                <w:szCs w:val="24"/>
                <w:lang w:val="lt-LT"/>
              </w:rPr>
            </w:r>
            <w:r w:rsidRPr="002462BE">
              <w:rPr>
                <w:rFonts w:ascii="Calibri Light" w:hAnsi="Calibri Light" w:cs="Calibri Light"/>
                <w:sz w:val="24"/>
                <w:szCs w:val="24"/>
                <w:lang w:val="lt-LT"/>
              </w:rPr>
              <w:fldChar w:fldCharType="separate"/>
            </w:r>
            <w:r w:rsidRPr="002462BE">
              <w:rPr>
                <w:rFonts w:ascii="Calibri Light" w:hAnsi="Calibri Light" w:cs="Calibri Light"/>
                <w:noProof/>
                <w:sz w:val="24"/>
                <w:szCs w:val="24"/>
                <w:lang w:val="lt-LT"/>
              </w:rPr>
              <w:t> </w:t>
            </w:r>
            <w:r w:rsidRPr="002462BE">
              <w:rPr>
                <w:rFonts w:ascii="Calibri Light" w:hAnsi="Calibri Light" w:cs="Calibri Light"/>
                <w:noProof/>
                <w:sz w:val="24"/>
                <w:szCs w:val="24"/>
                <w:lang w:val="lt-LT"/>
              </w:rPr>
              <w:t> </w:t>
            </w:r>
            <w:r w:rsidRPr="002462BE">
              <w:rPr>
                <w:rFonts w:ascii="Calibri Light" w:hAnsi="Calibri Light" w:cs="Calibri Light"/>
                <w:noProof/>
                <w:sz w:val="24"/>
                <w:szCs w:val="24"/>
                <w:lang w:val="lt-LT"/>
              </w:rPr>
              <w:t> </w:t>
            </w:r>
            <w:r w:rsidRPr="002462BE">
              <w:rPr>
                <w:rFonts w:ascii="Calibri Light" w:hAnsi="Calibri Light" w:cs="Calibri Light"/>
                <w:noProof/>
                <w:sz w:val="24"/>
                <w:szCs w:val="24"/>
                <w:lang w:val="lt-LT"/>
              </w:rPr>
              <w:t> </w:t>
            </w:r>
            <w:r w:rsidRPr="002462BE">
              <w:rPr>
                <w:rFonts w:ascii="Calibri Light" w:hAnsi="Calibri Light" w:cs="Calibri Light"/>
                <w:noProof/>
                <w:sz w:val="24"/>
                <w:szCs w:val="24"/>
                <w:lang w:val="lt-LT"/>
              </w:rPr>
              <w:t> </w:t>
            </w:r>
            <w:r w:rsidRPr="002462BE">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2462BE"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2462BE" w:rsidRDefault="001B0A99" w:rsidP="008F41CC">
            <w:pPr>
              <w:pStyle w:val="Pagrindinistekstas1"/>
              <w:tabs>
                <w:tab w:val="left" w:pos="0"/>
              </w:tabs>
              <w:ind w:left="0" w:firstLine="0"/>
              <w:jc w:val="center"/>
              <w:rPr>
                <w:rFonts w:ascii="Calibri Light" w:hAnsi="Calibri Light" w:cs="Calibri Light"/>
                <w:sz w:val="24"/>
                <w:szCs w:val="24"/>
                <w:lang w:val="lt-LT"/>
              </w:rPr>
            </w:pPr>
            <w:r w:rsidRPr="002462BE">
              <w:rPr>
                <w:rFonts w:ascii="Calibri Light" w:hAnsi="Calibri Light" w:cs="Calibri Light"/>
                <w:sz w:val="24"/>
                <w:szCs w:val="24"/>
                <w:lang w:val="lt-LT"/>
              </w:rPr>
              <w:fldChar w:fldCharType="begin">
                <w:ffData>
                  <w:name w:val=""/>
                  <w:enabled/>
                  <w:calcOnExit w:val="0"/>
                  <w:textInput>
                    <w:default w:val="*"/>
                  </w:textInput>
                </w:ffData>
              </w:fldChar>
            </w:r>
            <w:r w:rsidRPr="002462BE">
              <w:rPr>
                <w:rFonts w:ascii="Calibri Light" w:hAnsi="Calibri Light" w:cs="Calibri Light"/>
                <w:sz w:val="24"/>
                <w:szCs w:val="24"/>
                <w:lang w:val="lt-LT"/>
              </w:rPr>
              <w:instrText xml:space="preserve"> FORMTEXT </w:instrText>
            </w:r>
            <w:r w:rsidRPr="002462BE">
              <w:rPr>
                <w:rFonts w:ascii="Calibri Light" w:hAnsi="Calibri Light" w:cs="Calibri Light"/>
                <w:sz w:val="24"/>
                <w:szCs w:val="24"/>
                <w:lang w:val="lt-LT"/>
              </w:rPr>
            </w:r>
            <w:r w:rsidRPr="002462BE">
              <w:rPr>
                <w:rFonts w:ascii="Calibri Light" w:hAnsi="Calibri Light" w:cs="Calibri Light"/>
                <w:sz w:val="24"/>
                <w:szCs w:val="24"/>
                <w:lang w:val="lt-LT"/>
              </w:rPr>
              <w:fldChar w:fldCharType="separate"/>
            </w:r>
            <w:r w:rsidRPr="002462BE">
              <w:rPr>
                <w:rFonts w:ascii="Calibri Light" w:hAnsi="Calibri Light" w:cs="Calibri Light"/>
                <w:noProof/>
                <w:sz w:val="24"/>
                <w:szCs w:val="24"/>
                <w:lang w:val="lt-LT"/>
              </w:rPr>
              <w:t>*</w:t>
            </w:r>
            <w:r w:rsidRPr="002462BE">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2462BE"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2462BE" w:rsidRDefault="00D62727" w:rsidP="008F41CC">
            <w:pPr>
              <w:pStyle w:val="Pagrindinistekstas1"/>
              <w:tabs>
                <w:tab w:val="left" w:pos="0"/>
              </w:tabs>
              <w:ind w:left="0" w:firstLine="0"/>
              <w:jc w:val="center"/>
              <w:rPr>
                <w:rFonts w:ascii="Calibri Light" w:hAnsi="Calibri Light" w:cs="Calibri Light"/>
                <w:sz w:val="24"/>
                <w:szCs w:val="24"/>
                <w:lang w:val="lt-LT"/>
              </w:rPr>
            </w:pPr>
            <w:r w:rsidRPr="002462BE">
              <w:rPr>
                <w:rFonts w:ascii="Calibri Light" w:hAnsi="Calibri Light" w:cs="Calibri Light"/>
                <w:sz w:val="24"/>
                <w:szCs w:val="24"/>
                <w:lang w:val="lt-LT"/>
              </w:rPr>
              <w:fldChar w:fldCharType="begin">
                <w:ffData>
                  <w:name w:val="Tekstas2"/>
                  <w:enabled/>
                  <w:calcOnExit w:val="0"/>
                  <w:textInput/>
                </w:ffData>
              </w:fldChar>
            </w:r>
            <w:bookmarkStart w:id="1" w:name="Tekstas2"/>
            <w:r w:rsidRPr="002462BE">
              <w:rPr>
                <w:rFonts w:ascii="Calibri Light" w:hAnsi="Calibri Light" w:cs="Calibri Light"/>
                <w:sz w:val="24"/>
                <w:szCs w:val="24"/>
                <w:lang w:val="lt-LT"/>
              </w:rPr>
              <w:instrText xml:space="preserve"> FORMTEXT </w:instrText>
            </w:r>
            <w:r w:rsidRPr="002462BE">
              <w:rPr>
                <w:rFonts w:ascii="Calibri Light" w:hAnsi="Calibri Light" w:cs="Calibri Light"/>
                <w:sz w:val="24"/>
                <w:szCs w:val="24"/>
                <w:lang w:val="lt-LT"/>
              </w:rPr>
            </w:r>
            <w:r w:rsidRPr="002462BE">
              <w:rPr>
                <w:rFonts w:ascii="Calibri Light" w:hAnsi="Calibri Light" w:cs="Calibri Light"/>
                <w:sz w:val="24"/>
                <w:szCs w:val="24"/>
                <w:lang w:val="lt-LT"/>
              </w:rPr>
              <w:fldChar w:fldCharType="separate"/>
            </w:r>
            <w:r w:rsidRPr="002462BE">
              <w:rPr>
                <w:rFonts w:ascii="Calibri Light" w:hAnsi="Calibri Light" w:cs="Calibri Light"/>
                <w:noProof/>
                <w:sz w:val="24"/>
                <w:szCs w:val="24"/>
                <w:lang w:val="lt-LT"/>
              </w:rPr>
              <w:t> </w:t>
            </w:r>
            <w:r w:rsidRPr="002462BE">
              <w:rPr>
                <w:rFonts w:ascii="Calibri Light" w:hAnsi="Calibri Light" w:cs="Calibri Light"/>
                <w:noProof/>
                <w:sz w:val="24"/>
                <w:szCs w:val="24"/>
                <w:lang w:val="lt-LT"/>
              </w:rPr>
              <w:t> </w:t>
            </w:r>
            <w:r w:rsidRPr="002462BE">
              <w:rPr>
                <w:rFonts w:ascii="Calibri Light" w:hAnsi="Calibri Light" w:cs="Calibri Light"/>
                <w:noProof/>
                <w:sz w:val="24"/>
                <w:szCs w:val="24"/>
                <w:lang w:val="lt-LT"/>
              </w:rPr>
              <w:t> </w:t>
            </w:r>
            <w:r w:rsidRPr="002462BE">
              <w:rPr>
                <w:rFonts w:ascii="Calibri Light" w:hAnsi="Calibri Light" w:cs="Calibri Light"/>
                <w:noProof/>
                <w:sz w:val="24"/>
                <w:szCs w:val="24"/>
                <w:lang w:val="lt-LT"/>
              </w:rPr>
              <w:t> </w:t>
            </w:r>
            <w:r w:rsidRPr="002462BE">
              <w:rPr>
                <w:rFonts w:ascii="Calibri Light" w:hAnsi="Calibri Light" w:cs="Calibri Light"/>
                <w:noProof/>
                <w:sz w:val="24"/>
                <w:szCs w:val="24"/>
                <w:lang w:val="lt-LT"/>
              </w:rPr>
              <w:t> </w:t>
            </w:r>
            <w:r w:rsidRPr="002462BE">
              <w:rPr>
                <w:rFonts w:ascii="Calibri Light" w:hAnsi="Calibri Light" w:cs="Calibri Light"/>
                <w:sz w:val="24"/>
                <w:szCs w:val="24"/>
                <w:lang w:val="lt-LT"/>
              </w:rPr>
              <w:fldChar w:fldCharType="end"/>
            </w:r>
            <w:bookmarkEnd w:id="1"/>
          </w:p>
        </w:tc>
      </w:tr>
      <w:tr w:rsidR="00D62727" w:rsidRPr="002462BE" w14:paraId="13A9EBAE" w14:textId="77777777" w:rsidTr="005B1F7F">
        <w:trPr>
          <w:trHeight w:val="158"/>
        </w:trPr>
        <w:tc>
          <w:tcPr>
            <w:tcW w:w="2028" w:type="pct"/>
            <w:tcBorders>
              <w:left w:val="nil"/>
              <w:bottom w:val="nil"/>
              <w:right w:val="nil"/>
            </w:tcBorders>
          </w:tcPr>
          <w:p w14:paraId="7DF0BECC" w14:textId="77777777" w:rsidR="00D62727" w:rsidRPr="002462BE" w:rsidRDefault="00D62727" w:rsidP="008F41CC">
            <w:pPr>
              <w:pStyle w:val="Pagrindinistekstas1"/>
              <w:tabs>
                <w:tab w:val="left" w:pos="0"/>
              </w:tabs>
              <w:ind w:left="0" w:firstLine="0"/>
              <w:jc w:val="center"/>
              <w:rPr>
                <w:rFonts w:ascii="Calibri Light" w:hAnsi="Calibri Light" w:cs="Calibri Light"/>
                <w:sz w:val="16"/>
                <w:szCs w:val="16"/>
                <w:lang w:val="lt-LT"/>
              </w:rPr>
            </w:pPr>
            <w:r w:rsidRPr="002462BE">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2462BE"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2462BE" w:rsidRDefault="00D62727" w:rsidP="008F41CC">
            <w:pPr>
              <w:pStyle w:val="Pagrindinistekstas1"/>
              <w:tabs>
                <w:tab w:val="left" w:pos="0"/>
              </w:tabs>
              <w:ind w:left="0" w:firstLine="0"/>
              <w:jc w:val="center"/>
              <w:rPr>
                <w:rFonts w:ascii="Calibri Light" w:hAnsi="Calibri Light" w:cs="Calibri Light"/>
                <w:sz w:val="16"/>
                <w:szCs w:val="16"/>
                <w:lang w:val="lt-LT"/>
              </w:rPr>
            </w:pPr>
            <w:r w:rsidRPr="002462BE">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2462BE"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2462BE"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2462BE">
              <w:rPr>
                <w:rFonts w:ascii="Calibri Light" w:hAnsi="Calibri Light" w:cs="Calibri Light"/>
                <w:position w:val="6"/>
                <w:sz w:val="16"/>
                <w:szCs w:val="16"/>
                <w:lang w:val="lt-LT"/>
              </w:rPr>
              <w:t>(Vardas, pavardė)</w:t>
            </w:r>
          </w:p>
        </w:tc>
      </w:tr>
    </w:tbl>
    <w:p w14:paraId="135DEBBC" w14:textId="77777777" w:rsidR="001B0A99" w:rsidRPr="002462BE" w:rsidRDefault="001B0A99" w:rsidP="00A00C6B">
      <w:pPr>
        <w:spacing w:after="0" w:line="240" w:lineRule="auto"/>
        <w:rPr>
          <w:rFonts w:ascii="Calibri Light" w:hAnsi="Calibri Light" w:cs="Calibri Light"/>
          <w:sz w:val="16"/>
          <w:szCs w:val="16"/>
          <w:lang w:val="lt-LT"/>
        </w:rPr>
      </w:pPr>
    </w:p>
    <w:p w14:paraId="1F2F23C6" w14:textId="4688998E" w:rsidR="005244DC" w:rsidRPr="002462BE" w:rsidRDefault="001B0A99" w:rsidP="00A00C6B">
      <w:pPr>
        <w:spacing w:after="0" w:line="240" w:lineRule="auto"/>
        <w:rPr>
          <w:rFonts w:ascii="Calibri Light" w:hAnsi="Calibri Light" w:cs="Calibri Light"/>
          <w:sz w:val="16"/>
          <w:szCs w:val="16"/>
          <w:lang w:val="lt-LT"/>
        </w:rPr>
      </w:pPr>
      <w:r w:rsidRPr="002462BE">
        <w:rPr>
          <w:rFonts w:ascii="Calibri Light" w:hAnsi="Calibri Light" w:cs="Calibri Light"/>
          <w:sz w:val="16"/>
          <w:szCs w:val="16"/>
          <w:lang w:val="lt-LT"/>
        </w:rPr>
        <w:t xml:space="preserve">* Teikdamas pasiūlymą tiekėjas privalo pasirašyti šią pasiūlymo formą „1 </w:t>
      </w:r>
      <w:r w:rsidR="005E7595" w:rsidRPr="002462BE">
        <w:rPr>
          <w:rFonts w:ascii="Calibri Light" w:hAnsi="Calibri Light" w:cs="Calibri Light"/>
          <w:sz w:val="16"/>
          <w:szCs w:val="16"/>
          <w:lang w:val="lt-LT"/>
        </w:rPr>
        <w:t>IA</w:t>
      </w:r>
      <w:r w:rsidRPr="002462BE">
        <w:rPr>
          <w:rFonts w:ascii="Calibri Light" w:hAnsi="Calibri Light" w:cs="Calibri Light"/>
          <w:sz w:val="16"/>
          <w:szCs w:val="16"/>
          <w:lang w:val="lt-LT"/>
        </w:rPr>
        <w:t xml:space="preserve"> PD BS“ 15.1 punkte nustatyta tvarka.</w:t>
      </w:r>
    </w:p>
    <w:p w14:paraId="7DAE7025" w14:textId="77777777" w:rsidR="005244DC" w:rsidRPr="002462BE" w:rsidRDefault="005244DC" w:rsidP="00D5722D">
      <w:pPr>
        <w:rPr>
          <w:rFonts w:ascii="Calibri Light" w:hAnsi="Calibri Light" w:cs="Calibri Light"/>
          <w:sz w:val="16"/>
          <w:szCs w:val="16"/>
          <w:lang w:val="lt-LT"/>
        </w:rPr>
      </w:pPr>
    </w:p>
    <w:sectPr w:rsidR="005244DC" w:rsidRPr="002462BE" w:rsidSect="00AA533D">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33A68" w14:textId="77777777" w:rsidR="00727DC4" w:rsidRDefault="00727DC4">
      <w:pPr>
        <w:spacing w:after="0" w:line="240" w:lineRule="auto"/>
      </w:pPr>
      <w:r>
        <w:separator/>
      </w:r>
    </w:p>
  </w:endnote>
  <w:endnote w:type="continuationSeparator" w:id="0">
    <w:p w14:paraId="5859B888" w14:textId="77777777" w:rsidR="00727DC4" w:rsidRDefault="00727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CDCA30" w14:textId="77777777" w:rsidR="00727DC4" w:rsidRDefault="00727DC4">
      <w:pPr>
        <w:spacing w:after="0" w:line="240" w:lineRule="auto"/>
      </w:pPr>
      <w:r>
        <w:separator/>
      </w:r>
    </w:p>
  </w:footnote>
  <w:footnote w:type="continuationSeparator" w:id="0">
    <w:p w14:paraId="2B30200E" w14:textId="77777777" w:rsidR="00727DC4" w:rsidRDefault="00727DC4">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rsidRPr="00CC06BA">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57B2D" w14:textId="0F0C54EB" w:rsidR="00D62727" w:rsidRPr="00CC2E94"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6699"/>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r w:rsidR="002557EE">
      <w:rPr>
        <w:rFonts w:ascii="Calibri Light" w:hAnsi="Calibri Light" w:cs="Calibri Light"/>
        <w:caps w:val="0"/>
        <w:color w:val="FF6699"/>
        <w:sz w:val="24"/>
        <w:szCs w:val="24"/>
        <w:lang w:val="lt-L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182FB6"/>
    <w:multiLevelType w:val="hybridMultilevel"/>
    <w:tmpl w:val="03507880"/>
    <w:lvl w:ilvl="0" w:tplc="676AEEF0">
      <w:start w:val="1"/>
      <w:numFmt w:val="lowerLetter"/>
      <w:lvlText w:val="%1)"/>
      <w:lvlJc w:val="left"/>
      <w:pPr>
        <w:ind w:left="524" w:hanging="360"/>
      </w:pPr>
      <w:rPr>
        <w:rFonts w:hint="default"/>
      </w:rPr>
    </w:lvl>
    <w:lvl w:ilvl="1" w:tplc="04270019" w:tentative="1">
      <w:start w:val="1"/>
      <w:numFmt w:val="lowerLetter"/>
      <w:lvlText w:val="%2."/>
      <w:lvlJc w:val="left"/>
      <w:pPr>
        <w:ind w:left="1244" w:hanging="360"/>
      </w:pPr>
    </w:lvl>
    <w:lvl w:ilvl="2" w:tplc="0427001B" w:tentative="1">
      <w:start w:val="1"/>
      <w:numFmt w:val="lowerRoman"/>
      <w:lvlText w:val="%3."/>
      <w:lvlJc w:val="right"/>
      <w:pPr>
        <w:ind w:left="1964" w:hanging="180"/>
      </w:pPr>
    </w:lvl>
    <w:lvl w:ilvl="3" w:tplc="0427000F" w:tentative="1">
      <w:start w:val="1"/>
      <w:numFmt w:val="decimal"/>
      <w:lvlText w:val="%4."/>
      <w:lvlJc w:val="left"/>
      <w:pPr>
        <w:ind w:left="2684" w:hanging="360"/>
      </w:pPr>
    </w:lvl>
    <w:lvl w:ilvl="4" w:tplc="04270019" w:tentative="1">
      <w:start w:val="1"/>
      <w:numFmt w:val="lowerLetter"/>
      <w:lvlText w:val="%5."/>
      <w:lvlJc w:val="left"/>
      <w:pPr>
        <w:ind w:left="3404" w:hanging="360"/>
      </w:pPr>
    </w:lvl>
    <w:lvl w:ilvl="5" w:tplc="0427001B" w:tentative="1">
      <w:start w:val="1"/>
      <w:numFmt w:val="lowerRoman"/>
      <w:lvlText w:val="%6."/>
      <w:lvlJc w:val="right"/>
      <w:pPr>
        <w:ind w:left="4124" w:hanging="180"/>
      </w:pPr>
    </w:lvl>
    <w:lvl w:ilvl="6" w:tplc="0427000F" w:tentative="1">
      <w:start w:val="1"/>
      <w:numFmt w:val="decimal"/>
      <w:lvlText w:val="%7."/>
      <w:lvlJc w:val="left"/>
      <w:pPr>
        <w:ind w:left="4844" w:hanging="360"/>
      </w:pPr>
    </w:lvl>
    <w:lvl w:ilvl="7" w:tplc="04270019" w:tentative="1">
      <w:start w:val="1"/>
      <w:numFmt w:val="lowerLetter"/>
      <w:lvlText w:val="%8."/>
      <w:lvlJc w:val="left"/>
      <w:pPr>
        <w:ind w:left="5564" w:hanging="360"/>
      </w:pPr>
    </w:lvl>
    <w:lvl w:ilvl="8" w:tplc="0427001B" w:tentative="1">
      <w:start w:val="1"/>
      <w:numFmt w:val="lowerRoman"/>
      <w:lvlText w:val="%9."/>
      <w:lvlJc w:val="right"/>
      <w:pPr>
        <w:ind w:left="6284" w:hanging="180"/>
      </w:pPr>
    </w:lvl>
  </w:abstractNum>
  <w:abstractNum w:abstractNumId="7" w15:restartNumberingAfterBreak="0">
    <w:nsid w:val="097C791E"/>
    <w:multiLevelType w:val="multilevel"/>
    <w:tmpl w:val="67EAF290"/>
    <w:lvl w:ilvl="0">
      <w:start w:val="1"/>
      <w:numFmt w:val="decimal"/>
      <w:lvlText w:val="%1"/>
      <w:lvlJc w:val="right"/>
      <w:pPr>
        <w:ind w:left="720" w:hanging="360"/>
      </w:pPr>
      <w:rPr>
        <w:rFonts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8" w15:restartNumberingAfterBreak="0">
    <w:nsid w:val="0C874E9D"/>
    <w:multiLevelType w:val="hybridMultilevel"/>
    <w:tmpl w:val="78E0AE9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DC6201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AA57E37"/>
    <w:multiLevelType w:val="multilevel"/>
    <w:tmpl w:val="9A901A86"/>
    <w:lvl w:ilvl="0">
      <w:start w:val="1"/>
      <w:numFmt w:val="decimal"/>
      <w:lvlText w:val="%1."/>
      <w:lvlJc w:val="left"/>
      <w:pPr>
        <w:ind w:left="2487" w:hanging="360"/>
      </w:pPr>
      <w:rPr>
        <w:rFonts w:hint="default"/>
        <w:b w:val="0"/>
      </w:rPr>
    </w:lvl>
    <w:lvl w:ilvl="1">
      <w:start w:val="1"/>
      <w:numFmt w:val="decimal"/>
      <w:lvlText w:val="%1.%2."/>
      <w:lvlJc w:val="left"/>
      <w:pPr>
        <w:ind w:left="3835"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10"/>
  </w:num>
  <w:num w:numId="7" w16cid:durableId="1663653627">
    <w:abstractNumId w:val="14"/>
  </w:num>
  <w:num w:numId="8" w16cid:durableId="871842522">
    <w:abstractNumId w:val="16"/>
  </w:num>
  <w:num w:numId="9" w16cid:durableId="214390642">
    <w:abstractNumId w:val="11"/>
  </w:num>
  <w:num w:numId="10" w16cid:durableId="1442412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7"/>
  </w:num>
  <w:num w:numId="12" w16cid:durableId="1403677521">
    <w:abstractNumId w:val="18"/>
  </w:num>
  <w:num w:numId="13" w16cid:durableId="865290451">
    <w:abstractNumId w:val="13"/>
  </w:num>
  <w:num w:numId="14" w16cid:durableId="1046680080">
    <w:abstractNumId w:val="12"/>
  </w:num>
  <w:num w:numId="15" w16cid:durableId="1438328436">
    <w:abstractNumId w:val="17"/>
  </w:num>
  <w:num w:numId="16" w16cid:durableId="2039961102">
    <w:abstractNumId w:val="15"/>
  </w:num>
  <w:num w:numId="17" w16cid:durableId="1728145283">
    <w:abstractNumId w:val="6"/>
  </w:num>
  <w:num w:numId="18" w16cid:durableId="1650204764">
    <w:abstractNumId w:val="8"/>
  </w:num>
  <w:num w:numId="19" w16cid:durableId="190679757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0489A"/>
    <w:rsid w:val="00004BC4"/>
    <w:rsid w:val="00007535"/>
    <w:rsid w:val="000130D9"/>
    <w:rsid w:val="000173B1"/>
    <w:rsid w:val="00026A54"/>
    <w:rsid w:val="0003216F"/>
    <w:rsid w:val="00032D0E"/>
    <w:rsid w:val="0003366F"/>
    <w:rsid w:val="00034B5E"/>
    <w:rsid w:val="00036DBB"/>
    <w:rsid w:val="00042982"/>
    <w:rsid w:val="0004685E"/>
    <w:rsid w:val="000530DE"/>
    <w:rsid w:val="00053617"/>
    <w:rsid w:val="000554D5"/>
    <w:rsid w:val="00060659"/>
    <w:rsid w:val="00063C8C"/>
    <w:rsid w:val="0006446E"/>
    <w:rsid w:val="00064952"/>
    <w:rsid w:val="00067B81"/>
    <w:rsid w:val="000703A3"/>
    <w:rsid w:val="00071C84"/>
    <w:rsid w:val="0007244F"/>
    <w:rsid w:val="00074AFE"/>
    <w:rsid w:val="00082ABB"/>
    <w:rsid w:val="00084F44"/>
    <w:rsid w:val="00086B19"/>
    <w:rsid w:val="00087EFF"/>
    <w:rsid w:val="00097241"/>
    <w:rsid w:val="000A23D3"/>
    <w:rsid w:val="000A29CB"/>
    <w:rsid w:val="000A2A43"/>
    <w:rsid w:val="000A4348"/>
    <w:rsid w:val="000A7B46"/>
    <w:rsid w:val="000B0A6A"/>
    <w:rsid w:val="000B465E"/>
    <w:rsid w:val="000B7383"/>
    <w:rsid w:val="000C1623"/>
    <w:rsid w:val="000C5E4B"/>
    <w:rsid w:val="000D0B9C"/>
    <w:rsid w:val="000D1A4D"/>
    <w:rsid w:val="000D20F0"/>
    <w:rsid w:val="000D44F8"/>
    <w:rsid w:val="000D563D"/>
    <w:rsid w:val="000F0273"/>
    <w:rsid w:val="000F554D"/>
    <w:rsid w:val="000F6BE3"/>
    <w:rsid w:val="001010CE"/>
    <w:rsid w:val="001029D6"/>
    <w:rsid w:val="001073E2"/>
    <w:rsid w:val="00111AF9"/>
    <w:rsid w:val="001215C6"/>
    <w:rsid w:val="001262DE"/>
    <w:rsid w:val="00127C73"/>
    <w:rsid w:val="001334BD"/>
    <w:rsid w:val="00134DD6"/>
    <w:rsid w:val="001372F1"/>
    <w:rsid w:val="00142A37"/>
    <w:rsid w:val="0014465A"/>
    <w:rsid w:val="00146BF6"/>
    <w:rsid w:val="0015224A"/>
    <w:rsid w:val="00152CF3"/>
    <w:rsid w:val="00153F22"/>
    <w:rsid w:val="00156042"/>
    <w:rsid w:val="001617AF"/>
    <w:rsid w:val="0016225E"/>
    <w:rsid w:val="0016293C"/>
    <w:rsid w:val="00165468"/>
    <w:rsid w:val="00171C82"/>
    <w:rsid w:val="001741D7"/>
    <w:rsid w:val="00176223"/>
    <w:rsid w:val="0017709E"/>
    <w:rsid w:val="0018021B"/>
    <w:rsid w:val="001809E5"/>
    <w:rsid w:val="00183CBB"/>
    <w:rsid w:val="001852CD"/>
    <w:rsid w:val="0018599C"/>
    <w:rsid w:val="00197AAF"/>
    <w:rsid w:val="001A3B2E"/>
    <w:rsid w:val="001A78B1"/>
    <w:rsid w:val="001B0A99"/>
    <w:rsid w:val="001B527B"/>
    <w:rsid w:val="001C06C9"/>
    <w:rsid w:val="001C466E"/>
    <w:rsid w:val="001C679D"/>
    <w:rsid w:val="001D1213"/>
    <w:rsid w:val="001D3E8F"/>
    <w:rsid w:val="001E06E2"/>
    <w:rsid w:val="001E50A8"/>
    <w:rsid w:val="001E7B1C"/>
    <w:rsid w:val="001F0381"/>
    <w:rsid w:val="001F136D"/>
    <w:rsid w:val="001F38C5"/>
    <w:rsid w:val="001F3F23"/>
    <w:rsid w:val="001F4C49"/>
    <w:rsid w:val="001F5EA5"/>
    <w:rsid w:val="0020763F"/>
    <w:rsid w:val="002101D9"/>
    <w:rsid w:val="00210592"/>
    <w:rsid w:val="00216CC3"/>
    <w:rsid w:val="00224A1F"/>
    <w:rsid w:val="00225981"/>
    <w:rsid w:val="002259B3"/>
    <w:rsid w:val="00225FA6"/>
    <w:rsid w:val="002267EA"/>
    <w:rsid w:val="00230C9A"/>
    <w:rsid w:val="00231F5B"/>
    <w:rsid w:val="00237924"/>
    <w:rsid w:val="00242FAA"/>
    <w:rsid w:val="002462BE"/>
    <w:rsid w:val="002557EE"/>
    <w:rsid w:val="00256381"/>
    <w:rsid w:val="00260462"/>
    <w:rsid w:val="00261339"/>
    <w:rsid w:val="00261B88"/>
    <w:rsid w:val="00263108"/>
    <w:rsid w:val="00263535"/>
    <w:rsid w:val="00266C34"/>
    <w:rsid w:val="00270803"/>
    <w:rsid w:val="00273CFD"/>
    <w:rsid w:val="00273D80"/>
    <w:rsid w:val="00274345"/>
    <w:rsid w:val="00276ADD"/>
    <w:rsid w:val="0028155B"/>
    <w:rsid w:val="0029043E"/>
    <w:rsid w:val="00290944"/>
    <w:rsid w:val="002912FE"/>
    <w:rsid w:val="00294218"/>
    <w:rsid w:val="002A0BAA"/>
    <w:rsid w:val="002A171E"/>
    <w:rsid w:val="002A626E"/>
    <w:rsid w:val="002A7432"/>
    <w:rsid w:val="002B3A97"/>
    <w:rsid w:val="002C2765"/>
    <w:rsid w:val="002C3772"/>
    <w:rsid w:val="002C4E6E"/>
    <w:rsid w:val="002C7F2C"/>
    <w:rsid w:val="002D4839"/>
    <w:rsid w:val="002E093A"/>
    <w:rsid w:val="002E12A7"/>
    <w:rsid w:val="002E53CA"/>
    <w:rsid w:val="002F0D7E"/>
    <w:rsid w:val="002F46BE"/>
    <w:rsid w:val="002F560E"/>
    <w:rsid w:val="0030142A"/>
    <w:rsid w:val="003137C8"/>
    <w:rsid w:val="00313A44"/>
    <w:rsid w:val="00313BF9"/>
    <w:rsid w:val="003150D0"/>
    <w:rsid w:val="003178F7"/>
    <w:rsid w:val="0032035A"/>
    <w:rsid w:val="00320FB8"/>
    <w:rsid w:val="00322694"/>
    <w:rsid w:val="003236D0"/>
    <w:rsid w:val="00325B5C"/>
    <w:rsid w:val="003265DA"/>
    <w:rsid w:val="0032691C"/>
    <w:rsid w:val="00330EB6"/>
    <w:rsid w:val="00332817"/>
    <w:rsid w:val="00334A5F"/>
    <w:rsid w:val="00341C69"/>
    <w:rsid w:val="00343B09"/>
    <w:rsid w:val="00347A8A"/>
    <w:rsid w:val="00353788"/>
    <w:rsid w:val="003539EE"/>
    <w:rsid w:val="00353BF7"/>
    <w:rsid w:val="00354481"/>
    <w:rsid w:val="00355B56"/>
    <w:rsid w:val="00355C4E"/>
    <w:rsid w:val="00357BD5"/>
    <w:rsid w:val="00357EC4"/>
    <w:rsid w:val="003673D6"/>
    <w:rsid w:val="00370107"/>
    <w:rsid w:val="003727DF"/>
    <w:rsid w:val="0037332E"/>
    <w:rsid w:val="00383241"/>
    <w:rsid w:val="00385616"/>
    <w:rsid w:val="0039136B"/>
    <w:rsid w:val="00392E68"/>
    <w:rsid w:val="00393743"/>
    <w:rsid w:val="003971A8"/>
    <w:rsid w:val="003973EA"/>
    <w:rsid w:val="0039787C"/>
    <w:rsid w:val="003A4A67"/>
    <w:rsid w:val="003A7F1A"/>
    <w:rsid w:val="003B02B2"/>
    <w:rsid w:val="003B0B81"/>
    <w:rsid w:val="003B4B8E"/>
    <w:rsid w:val="003D06CC"/>
    <w:rsid w:val="003D0DA8"/>
    <w:rsid w:val="003D35F2"/>
    <w:rsid w:val="003D40BE"/>
    <w:rsid w:val="003D5439"/>
    <w:rsid w:val="003E3438"/>
    <w:rsid w:val="003E4059"/>
    <w:rsid w:val="003E646C"/>
    <w:rsid w:val="003E6E9A"/>
    <w:rsid w:val="003F0669"/>
    <w:rsid w:val="003F2AD4"/>
    <w:rsid w:val="003F2E3F"/>
    <w:rsid w:val="003F3529"/>
    <w:rsid w:val="003F44B1"/>
    <w:rsid w:val="003F6C42"/>
    <w:rsid w:val="00402868"/>
    <w:rsid w:val="00414DCC"/>
    <w:rsid w:val="0041527F"/>
    <w:rsid w:val="00421EC3"/>
    <w:rsid w:val="004231D3"/>
    <w:rsid w:val="0042600F"/>
    <w:rsid w:val="00430A6E"/>
    <w:rsid w:val="00431B9A"/>
    <w:rsid w:val="00440C34"/>
    <w:rsid w:val="00443697"/>
    <w:rsid w:val="004439AA"/>
    <w:rsid w:val="00443F45"/>
    <w:rsid w:val="00461BEA"/>
    <w:rsid w:val="00463984"/>
    <w:rsid w:val="00470AB6"/>
    <w:rsid w:val="004718C8"/>
    <w:rsid w:val="0047233B"/>
    <w:rsid w:val="0047250A"/>
    <w:rsid w:val="00474459"/>
    <w:rsid w:val="00475921"/>
    <w:rsid w:val="0047713F"/>
    <w:rsid w:val="004803B4"/>
    <w:rsid w:val="00483E3A"/>
    <w:rsid w:val="00486A08"/>
    <w:rsid w:val="00486B36"/>
    <w:rsid w:val="00496825"/>
    <w:rsid w:val="00497204"/>
    <w:rsid w:val="004A0889"/>
    <w:rsid w:val="004A0992"/>
    <w:rsid w:val="004A1943"/>
    <w:rsid w:val="004A2E21"/>
    <w:rsid w:val="004A2F52"/>
    <w:rsid w:val="004A384B"/>
    <w:rsid w:val="004A7385"/>
    <w:rsid w:val="004B4094"/>
    <w:rsid w:val="004B4AA3"/>
    <w:rsid w:val="004B536B"/>
    <w:rsid w:val="004B53DA"/>
    <w:rsid w:val="004B557E"/>
    <w:rsid w:val="004B56B9"/>
    <w:rsid w:val="004B659E"/>
    <w:rsid w:val="004C0133"/>
    <w:rsid w:val="004C4DAB"/>
    <w:rsid w:val="004C4DD7"/>
    <w:rsid w:val="004D328C"/>
    <w:rsid w:val="004D417A"/>
    <w:rsid w:val="004D5C50"/>
    <w:rsid w:val="004D6457"/>
    <w:rsid w:val="004E2DBF"/>
    <w:rsid w:val="004E2FC4"/>
    <w:rsid w:val="004E5655"/>
    <w:rsid w:val="004E5BCB"/>
    <w:rsid w:val="004F2A63"/>
    <w:rsid w:val="004F3C73"/>
    <w:rsid w:val="004F4B43"/>
    <w:rsid w:val="004F568D"/>
    <w:rsid w:val="004F5DA6"/>
    <w:rsid w:val="004F7620"/>
    <w:rsid w:val="00501820"/>
    <w:rsid w:val="005073E0"/>
    <w:rsid w:val="0050743B"/>
    <w:rsid w:val="00507D04"/>
    <w:rsid w:val="00510421"/>
    <w:rsid w:val="0051168A"/>
    <w:rsid w:val="00512959"/>
    <w:rsid w:val="0051322B"/>
    <w:rsid w:val="0051463E"/>
    <w:rsid w:val="00515576"/>
    <w:rsid w:val="005171FE"/>
    <w:rsid w:val="005174DB"/>
    <w:rsid w:val="005244DC"/>
    <w:rsid w:val="00524787"/>
    <w:rsid w:val="00546137"/>
    <w:rsid w:val="00547246"/>
    <w:rsid w:val="0055553B"/>
    <w:rsid w:val="00555EAB"/>
    <w:rsid w:val="005573FA"/>
    <w:rsid w:val="00561C0A"/>
    <w:rsid w:val="0056720E"/>
    <w:rsid w:val="005709CC"/>
    <w:rsid w:val="00572CB8"/>
    <w:rsid w:val="005758FB"/>
    <w:rsid w:val="00582A07"/>
    <w:rsid w:val="0058374E"/>
    <w:rsid w:val="00585563"/>
    <w:rsid w:val="005907B7"/>
    <w:rsid w:val="00592714"/>
    <w:rsid w:val="00594B57"/>
    <w:rsid w:val="00594B91"/>
    <w:rsid w:val="005A4814"/>
    <w:rsid w:val="005A6D0F"/>
    <w:rsid w:val="005B00B1"/>
    <w:rsid w:val="005B1F7F"/>
    <w:rsid w:val="005B2F3B"/>
    <w:rsid w:val="005B5050"/>
    <w:rsid w:val="005C2D49"/>
    <w:rsid w:val="005D1810"/>
    <w:rsid w:val="005D5040"/>
    <w:rsid w:val="005D5FA1"/>
    <w:rsid w:val="005E425B"/>
    <w:rsid w:val="005E7595"/>
    <w:rsid w:val="005E7DA8"/>
    <w:rsid w:val="005F0EA2"/>
    <w:rsid w:val="005F3272"/>
    <w:rsid w:val="005F5E65"/>
    <w:rsid w:val="00601B72"/>
    <w:rsid w:val="006073A9"/>
    <w:rsid w:val="00610635"/>
    <w:rsid w:val="00614D5F"/>
    <w:rsid w:val="006163A6"/>
    <w:rsid w:val="006171F1"/>
    <w:rsid w:val="00617D89"/>
    <w:rsid w:val="006244EC"/>
    <w:rsid w:val="006253B4"/>
    <w:rsid w:val="006253F1"/>
    <w:rsid w:val="0062688A"/>
    <w:rsid w:val="0063093F"/>
    <w:rsid w:val="00631CC1"/>
    <w:rsid w:val="0063757E"/>
    <w:rsid w:val="00642DB3"/>
    <w:rsid w:val="0064508A"/>
    <w:rsid w:val="006453C7"/>
    <w:rsid w:val="00651C9C"/>
    <w:rsid w:val="00660351"/>
    <w:rsid w:val="00665528"/>
    <w:rsid w:val="00666A15"/>
    <w:rsid w:val="006713CC"/>
    <w:rsid w:val="00671C08"/>
    <w:rsid w:val="00672CB1"/>
    <w:rsid w:val="0067653C"/>
    <w:rsid w:val="00676E78"/>
    <w:rsid w:val="00681797"/>
    <w:rsid w:val="006878B9"/>
    <w:rsid w:val="006879DA"/>
    <w:rsid w:val="00692AA6"/>
    <w:rsid w:val="006971E3"/>
    <w:rsid w:val="006A19DC"/>
    <w:rsid w:val="006A2DF1"/>
    <w:rsid w:val="006B2576"/>
    <w:rsid w:val="006B35E5"/>
    <w:rsid w:val="006B3747"/>
    <w:rsid w:val="006B5389"/>
    <w:rsid w:val="006B568A"/>
    <w:rsid w:val="006B6781"/>
    <w:rsid w:val="006C070D"/>
    <w:rsid w:val="006C2132"/>
    <w:rsid w:val="006C5409"/>
    <w:rsid w:val="006C6EF0"/>
    <w:rsid w:val="006D305F"/>
    <w:rsid w:val="006E30C6"/>
    <w:rsid w:val="006E3D6B"/>
    <w:rsid w:val="006E4BE4"/>
    <w:rsid w:val="006E5C1A"/>
    <w:rsid w:val="006F1B3D"/>
    <w:rsid w:val="006F3100"/>
    <w:rsid w:val="006F599E"/>
    <w:rsid w:val="00701BF0"/>
    <w:rsid w:val="00701D4E"/>
    <w:rsid w:val="007028A9"/>
    <w:rsid w:val="00702F99"/>
    <w:rsid w:val="00705E52"/>
    <w:rsid w:val="00711888"/>
    <w:rsid w:val="00713468"/>
    <w:rsid w:val="00714454"/>
    <w:rsid w:val="007217AB"/>
    <w:rsid w:val="00721F3B"/>
    <w:rsid w:val="00725516"/>
    <w:rsid w:val="00727DC4"/>
    <w:rsid w:val="00733BB8"/>
    <w:rsid w:val="00733E2A"/>
    <w:rsid w:val="00735E06"/>
    <w:rsid w:val="00736413"/>
    <w:rsid w:val="007368B0"/>
    <w:rsid w:val="00747EAB"/>
    <w:rsid w:val="0075367D"/>
    <w:rsid w:val="0075437A"/>
    <w:rsid w:val="007568D9"/>
    <w:rsid w:val="00760109"/>
    <w:rsid w:val="007607FF"/>
    <w:rsid w:val="00761FF5"/>
    <w:rsid w:val="0076223C"/>
    <w:rsid w:val="00764E2D"/>
    <w:rsid w:val="007651CB"/>
    <w:rsid w:val="00765C5F"/>
    <w:rsid w:val="00770F21"/>
    <w:rsid w:val="00774DB6"/>
    <w:rsid w:val="0077514A"/>
    <w:rsid w:val="00775808"/>
    <w:rsid w:val="00775968"/>
    <w:rsid w:val="0078135D"/>
    <w:rsid w:val="00784300"/>
    <w:rsid w:val="0078497F"/>
    <w:rsid w:val="00786A87"/>
    <w:rsid w:val="00791CCE"/>
    <w:rsid w:val="00795452"/>
    <w:rsid w:val="007A5375"/>
    <w:rsid w:val="007B01F6"/>
    <w:rsid w:val="007B2144"/>
    <w:rsid w:val="007C1EB6"/>
    <w:rsid w:val="007C6AE7"/>
    <w:rsid w:val="007D0DE1"/>
    <w:rsid w:val="007D10F4"/>
    <w:rsid w:val="007D1704"/>
    <w:rsid w:val="007D198B"/>
    <w:rsid w:val="007D3215"/>
    <w:rsid w:val="007D484D"/>
    <w:rsid w:val="007E2095"/>
    <w:rsid w:val="007E41FC"/>
    <w:rsid w:val="007E4AB3"/>
    <w:rsid w:val="007E63C0"/>
    <w:rsid w:val="007E6909"/>
    <w:rsid w:val="007E7675"/>
    <w:rsid w:val="007F29E1"/>
    <w:rsid w:val="007F3B01"/>
    <w:rsid w:val="007F466E"/>
    <w:rsid w:val="007F6E8D"/>
    <w:rsid w:val="00801195"/>
    <w:rsid w:val="00801578"/>
    <w:rsid w:val="00804DA6"/>
    <w:rsid w:val="00807C8F"/>
    <w:rsid w:val="00810608"/>
    <w:rsid w:val="00811522"/>
    <w:rsid w:val="00813E4A"/>
    <w:rsid w:val="00815E23"/>
    <w:rsid w:val="008178F2"/>
    <w:rsid w:val="00820144"/>
    <w:rsid w:val="00823F65"/>
    <w:rsid w:val="008240CD"/>
    <w:rsid w:val="0082774D"/>
    <w:rsid w:val="00834F90"/>
    <w:rsid w:val="008350D3"/>
    <w:rsid w:val="008354EE"/>
    <w:rsid w:val="00835BA6"/>
    <w:rsid w:val="00841C0A"/>
    <w:rsid w:val="008430BA"/>
    <w:rsid w:val="00847846"/>
    <w:rsid w:val="008503EC"/>
    <w:rsid w:val="00851462"/>
    <w:rsid w:val="00852035"/>
    <w:rsid w:val="00857635"/>
    <w:rsid w:val="00861402"/>
    <w:rsid w:val="00861471"/>
    <w:rsid w:val="00861915"/>
    <w:rsid w:val="00862EA0"/>
    <w:rsid w:val="008702D5"/>
    <w:rsid w:val="00874A46"/>
    <w:rsid w:val="00875FB1"/>
    <w:rsid w:val="008816B6"/>
    <w:rsid w:val="00881DC5"/>
    <w:rsid w:val="008841E0"/>
    <w:rsid w:val="008859C7"/>
    <w:rsid w:val="00887272"/>
    <w:rsid w:val="00892181"/>
    <w:rsid w:val="008921E1"/>
    <w:rsid w:val="0089474A"/>
    <w:rsid w:val="008955AE"/>
    <w:rsid w:val="00896394"/>
    <w:rsid w:val="00896635"/>
    <w:rsid w:val="00896B6B"/>
    <w:rsid w:val="008A0C2C"/>
    <w:rsid w:val="008A3D28"/>
    <w:rsid w:val="008B07BD"/>
    <w:rsid w:val="008B13A4"/>
    <w:rsid w:val="008B2AC6"/>
    <w:rsid w:val="008B30BA"/>
    <w:rsid w:val="008B3BDB"/>
    <w:rsid w:val="008B680B"/>
    <w:rsid w:val="008B6BA1"/>
    <w:rsid w:val="008B6DD2"/>
    <w:rsid w:val="008C2772"/>
    <w:rsid w:val="008C3CF3"/>
    <w:rsid w:val="008D7E8F"/>
    <w:rsid w:val="008E2DBF"/>
    <w:rsid w:val="008E4BDE"/>
    <w:rsid w:val="008E6DFF"/>
    <w:rsid w:val="008F00DF"/>
    <w:rsid w:val="008F41CC"/>
    <w:rsid w:val="008F447B"/>
    <w:rsid w:val="008F5BBE"/>
    <w:rsid w:val="009017B3"/>
    <w:rsid w:val="0090270D"/>
    <w:rsid w:val="009028BE"/>
    <w:rsid w:val="009105F9"/>
    <w:rsid w:val="009123C2"/>
    <w:rsid w:val="00913712"/>
    <w:rsid w:val="009218DE"/>
    <w:rsid w:val="009336A0"/>
    <w:rsid w:val="009433BE"/>
    <w:rsid w:val="009464BD"/>
    <w:rsid w:val="00951BE7"/>
    <w:rsid w:val="00952791"/>
    <w:rsid w:val="00956425"/>
    <w:rsid w:val="00957A69"/>
    <w:rsid w:val="00961E2D"/>
    <w:rsid w:val="00967049"/>
    <w:rsid w:val="009678B8"/>
    <w:rsid w:val="009723AD"/>
    <w:rsid w:val="009727A1"/>
    <w:rsid w:val="00974023"/>
    <w:rsid w:val="00985D96"/>
    <w:rsid w:val="0099199E"/>
    <w:rsid w:val="00993F3E"/>
    <w:rsid w:val="00994299"/>
    <w:rsid w:val="00994A66"/>
    <w:rsid w:val="0099572F"/>
    <w:rsid w:val="009968E5"/>
    <w:rsid w:val="009B0DD4"/>
    <w:rsid w:val="009B1B72"/>
    <w:rsid w:val="009B26D3"/>
    <w:rsid w:val="009B4B36"/>
    <w:rsid w:val="009B6E4F"/>
    <w:rsid w:val="009C1CD8"/>
    <w:rsid w:val="009C2C0C"/>
    <w:rsid w:val="009C3BD8"/>
    <w:rsid w:val="009C3D6C"/>
    <w:rsid w:val="009C3E91"/>
    <w:rsid w:val="009C601C"/>
    <w:rsid w:val="009C7410"/>
    <w:rsid w:val="009D0150"/>
    <w:rsid w:val="009D0B8C"/>
    <w:rsid w:val="009D2739"/>
    <w:rsid w:val="009D6293"/>
    <w:rsid w:val="009D6D44"/>
    <w:rsid w:val="009E0BF4"/>
    <w:rsid w:val="009E0C15"/>
    <w:rsid w:val="009E20CC"/>
    <w:rsid w:val="009E2FB3"/>
    <w:rsid w:val="009F0481"/>
    <w:rsid w:val="009F1D08"/>
    <w:rsid w:val="009F47E6"/>
    <w:rsid w:val="009F6C05"/>
    <w:rsid w:val="009F6EAF"/>
    <w:rsid w:val="00A00C6B"/>
    <w:rsid w:val="00A045C4"/>
    <w:rsid w:val="00A1109D"/>
    <w:rsid w:val="00A12041"/>
    <w:rsid w:val="00A15013"/>
    <w:rsid w:val="00A21B24"/>
    <w:rsid w:val="00A23841"/>
    <w:rsid w:val="00A25093"/>
    <w:rsid w:val="00A31990"/>
    <w:rsid w:val="00A32A8F"/>
    <w:rsid w:val="00A33794"/>
    <w:rsid w:val="00A33D41"/>
    <w:rsid w:val="00A34BF3"/>
    <w:rsid w:val="00A35E45"/>
    <w:rsid w:val="00A41272"/>
    <w:rsid w:val="00A413E7"/>
    <w:rsid w:val="00A42B66"/>
    <w:rsid w:val="00A43C55"/>
    <w:rsid w:val="00A43FBF"/>
    <w:rsid w:val="00A46F6A"/>
    <w:rsid w:val="00A509BF"/>
    <w:rsid w:val="00A50E43"/>
    <w:rsid w:val="00A54A2E"/>
    <w:rsid w:val="00A5599D"/>
    <w:rsid w:val="00A5617A"/>
    <w:rsid w:val="00A67760"/>
    <w:rsid w:val="00A73048"/>
    <w:rsid w:val="00A750E7"/>
    <w:rsid w:val="00A80434"/>
    <w:rsid w:val="00A851AE"/>
    <w:rsid w:val="00A91815"/>
    <w:rsid w:val="00A92C6D"/>
    <w:rsid w:val="00A95BE6"/>
    <w:rsid w:val="00AA0B1E"/>
    <w:rsid w:val="00AA45C9"/>
    <w:rsid w:val="00AA533D"/>
    <w:rsid w:val="00AA6CA6"/>
    <w:rsid w:val="00AA7AAB"/>
    <w:rsid w:val="00AB0AA4"/>
    <w:rsid w:val="00AB6DF3"/>
    <w:rsid w:val="00AB71B2"/>
    <w:rsid w:val="00AC48B1"/>
    <w:rsid w:val="00AD21D7"/>
    <w:rsid w:val="00AD3489"/>
    <w:rsid w:val="00AD3AD1"/>
    <w:rsid w:val="00AD52DE"/>
    <w:rsid w:val="00AE6ECF"/>
    <w:rsid w:val="00AE6F5A"/>
    <w:rsid w:val="00AF2B49"/>
    <w:rsid w:val="00AF68CD"/>
    <w:rsid w:val="00AF7655"/>
    <w:rsid w:val="00AF7C2E"/>
    <w:rsid w:val="00B00BCD"/>
    <w:rsid w:val="00B065CB"/>
    <w:rsid w:val="00B1115A"/>
    <w:rsid w:val="00B11248"/>
    <w:rsid w:val="00B12F03"/>
    <w:rsid w:val="00B15617"/>
    <w:rsid w:val="00B17F46"/>
    <w:rsid w:val="00B20BFE"/>
    <w:rsid w:val="00B2421F"/>
    <w:rsid w:val="00B26A43"/>
    <w:rsid w:val="00B304B2"/>
    <w:rsid w:val="00B31333"/>
    <w:rsid w:val="00B35144"/>
    <w:rsid w:val="00B41685"/>
    <w:rsid w:val="00B46F0F"/>
    <w:rsid w:val="00B47F94"/>
    <w:rsid w:val="00B51BE2"/>
    <w:rsid w:val="00B52AD3"/>
    <w:rsid w:val="00B56DE9"/>
    <w:rsid w:val="00B574CC"/>
    <w:rsid w:val="00B600D3"/>
    <w:rsid w:val="00B630A9"/>
    <w:rsid w:val="00B658EC"/>
    <w:rsid w:val="00B7616C"/>
    <w:rsid w:val="00B8163E"/>
    <w:rsid w:val="00B81E39"/>
    <w:rsid w:val="00B82B3F"/>
    <w:rsid w:val="00B9260E"/>
    <w:rsid w:val="00BA0E59"/>
    <w:rsid w:val="00BA2917"/>
    <w:rsid w:val="00BA35BD"/>
    <w:rsid w:val="00BA5251"/>
    <w:rsid w:val="00BA5834"/>
    <w:rsid w:val="00BA5B69"/>
    <w:rsid w:val="00BA64B4"/>
    <w:rsid w:val="00BB19B8"/>
    <w:rsid w:val="00BB2576"/>
    <w:rsid w:val="00BB262F"/>
    <w:rsid w:val="00BB6668"/>
    <w:rsid w:val="00BC4752"/>
    <w:rsid w:val="00BC742E"/>
    <w:rsid w:val="00BC7D3E"/>
    <w:rsid w:val="00BD0CA9"/>
    <w:rsid w:val="00BD2308"/>
    <w:rsid w:val="00BD665B"/>
    <w:rsid w:val="00BD72CD"/>
    <w:rsid w:val="00BE0EBE"/>
    <w:rsid w:val="00BE15FC"/>
    <w:rsid w:val="00BE589C"/>
    <w:rsid w:val="00BE7177"/>
    <w:rsid w:val="00BF125E"/>
    <w:rsid w:val="00BF1FE9"/>
    <w:rsid w:val="00BF36EE"/>
    <w:rsid w:val="00BF6DB9"/>
    <w:rsid w:val="00BF7E4E"/>
    <w:rsid w:val="00C0304D"/>
    <w:rsid w:val="00C07245"/>
    <w:rsid w:val="00C07FC6"/>
    <w:rsid w:val="00C11463"/>
    <w:rsid w:val="00C130BC"/>
    <w:rsid w:val="00C157F3"/>
    <w:rsid w:val="00C15A74"/>
    <w:rsid w:val="00C15B22"/>
    <w:rsid w:val="00C16318"/>
    <w:rsid w:val="00C163C7"/>
    <w:rsid w:val="00C2041D"/>
    <w:rsid w:val="00C22C2C"/>
    <w:rsid w:val="00C23C40"/>
    <w:rsid w:val="00C25A1A"/>
    <w:rsid w:val="00C26876"/>
    <w:rsid w:val="00C26E2E"/>
    <w:rsid w:val="00C31DE1"/>
    <w:rsid w:val="00C32E0A"/>
    <w:rsid w:val="00C33EBF"/>
    <w:rsid w:val="00C36B73"/>
    <w:rsid w:val="00C36C32"/>
    <w:rsid w:val="00C36C47"/>
    <w:rsid w:val="00C372B8"/>
    <w:rsid w:val="00C410CF"/>
    <w:rsid w:val="00C445C2"/>
    <w:rsid w:val="00C44C18"/>
    <w:rsid w:val="00C4540F"/>
    <w:rsid w:val="00C47E4B"/>
    <w:rsid w:val="00C503E7"/>
    <w:rsid w:val="00C528CF"/>
    <w:rsid w:val="00C52E8B"/>
    <w:rsid w:val="00C545FD"/>
    <w:rsid w:val="00C54F6C"/>
    <w:rsid w:val="00C56122"/>
    <w:rsid w:val="00C56148"/>
    <w:rsid w:val="00C6353C"/>
    <w:rsid w:val="00C6500E"/>
    <w:rsid w:val="00C7488A"/>
    <w:rsid w:val="00C7650A"/>
    <w:rsid w:val="00C81035"/>
    <w:rsid w:val="00C86FB6"/>
    <w:rsid w:val="00C87C79"/>
    <w:rsid w:val="00C903C8"/>
    <w:rsid w:val="00C92CAA"/>
    <w:rsid w:val="00C94C02"/>
    <w:rsid w:val="00C9514E"/>
    <w:rsid w:val="00C95A40"/>
    <w:rsid w:val="00C966EB"/>
    <w:rsid w:val="00C96CBC"/>
    <w:rsid w:val="00C971D5"/>
    <w:rsid w:val="00CA634B"/>
    <w:rsid w:val="00CB2DC1"/>
    <w:rsid w:val="00CB7AF3"/>
    <w:rsid w:val="00CC06BA"/>
    <w:rsid w:val="00CC0F45"/>
    <w:rsid w:val="00CC2E94"/>
    <w:rsid w:val="00CC5094"/>
    <w:rsid w:val="00CC50DF"/>
    <w:rsid w:val="00CC50EE"/>
    <w:rsid w:val="00CD0DE0"/>
    <w:rsid w:val="00CD184D"/>
    <w:rsid w:val="00CD1AAB"/>
    <w:rsid w:val="00CD2AA1"/>
    <w:rsid w:val="00CD4779"/>
    <w:rsid w:val="00CD5A82"/>
    <w:rsid w:val="00CD6291"/>
    <w:rsid w:val="00CE1380"/>
    <w:rsid w:val="00CE3CE7"/>
    <w:rsid w:val="00CE4A8E"/>
    <w:rsid w:val="00CE7D24"/>
    <w:rsid w:val="00D01602"/>
    <w:rsid w:val="00D01803"/>
    <w:rsid w:val="00D0377C"/>
    <w:rsid w:val="00D04F42"/>
    <w:rsid w:val="00D10FB5"/>
    <w:rsid w:val="00D1524F"/>
    <w:rsid w:val="00D16160"/>
    <w:rsid w:val="00D16D82"/>
    <w:rsid w:val="00D17A3F"/>
    <w:rsid w:val="00D21123"/>
    <w:rsid w:val="00D21686"/>
    <w:rsid w:val="00D2233A"/>
    <w:rsid w:val="00D23D84"/>
    <w:rsid w:val="00D24C63"/>
    <w:rsid w:val="00D25C2F"/>
    <w:rsid w:val="00D265FB"/>
    <w:rsid w:val="00D301AC"/>
    <w:rsid w:val="00D377A5"/>
    <w:rsid w:val="00D37A00"/>
    <w:rsid w:val="00D419A7"/>
    <w:rsid w:val="00D42F46"/>
    <w:rsid w:val="00D44800"/>
    <w:rsid w:val="00D458C5"/>
    <w:rsid w:val="00D47750"/>
    <w:rsid w:val="00D56DF3"/>
    <w:rsid w:val="00D5722D"/>
    <w:rsid w:val="00D6138B"/>
    <w:rsid w:val="00D613D6"/>
    <w:rsid w:val="00D61909"/>
    <w:rsid w:val="00D62727"/>
    <w:rsid w:val="00D62BC2"/>
    <w:rsid w:val="00D62C94"/>
    <w:rsid w:val="00D62F10"/>
    <w:rsid w:val="00D676E5"/>
    <w:rsid w:val="00D70307"/>
    <w:rsid w:val="00D7271B"/>
    <w:rsid w:val="00D7422F"/>
    <w:rsid w:val="00D83854"/>
    <w:rsid w:val="00D90F89"/>
    <w:rsid w:val="00D91CCB"/>
    <w:rsid w:val="00D91CF7"/>
    <w:rsid w:val="00D92A1E"/>
    <w:rsid w:val="00DA05C7"/>
    <w:rsid w:val="00DA1073"/>
    <w:rsid w:val="00DA51A2"/>
    <w:rsid w:val="00DB2CC7"/>
    <w:rsid w:val="00DC53E0"/>
    <w:rsid w:val="00DD0E82"/>
    <w:rsid w:val="00DD17C8"/>
    <w:rsid w:val="00DD2695"/>
    <w:rsid w:val="00DD4723"/>
    <w:rsid w:val="00DE16ED"/>
    <w:rsid w:val="00DE70F1"/>
    <w:rsid w:val="00DE7873"/>
    <w:rsid w:val="00DE7B14"/>
    <w:rsid w:val="00DE7E53"/>
    <w:rsid w:val="00DF3F41"/>
    <w:rsid w:val="00E023A4"/>
    <w:rsid w:val="00E025D3"/>
    <w:rsid w:val="00E03C98"/>
    <w:rsid w:val="00E13FD0"/>
    <w:rsid w:val="00E241BC"/>
    <w:rsid w:val="00E2482E"/>
    <w:rsid w:val="00E250F9"/>
    <w:rsid w:val="00E2594B"/>
    <w:rsid w:val="00E27DFD"/>
    <w:rsid w:val="00E3010F"/>
    <w:rsid w:val="00E32E0E"/>
    <w:rsid w:val="00E33078"/>
    <w:rsid w:val="00E35EAA"/>
    <w:rsid w:val="00E37313"/>
    <w:rsid w:val="00E42229"/>
    <w:rsid w:val="00E53358"/>
    <w:rsid w:val="00E535DD"/>
    <w:rsid w:val="00E566D8"/>
    <w:rsid w:val="00E606AA"/>
    <w:rsid w:val="00E714EF"/>
    <w:rsid w:val="00E74131"/>
    <w:rsid w:val="00E74B8E"/>
    <w:rsid w:val="00E77AF4"/>
    <w:rsid w:val="00E80144"/>
    <w:rsid w:val="00E811EB"/>
    <w:rsid w:val="00E8563A"/>
    <w:rsid w:val="00E92E0D"/>
    <w:rsid w:val="00E93FF6"/>
    <w:rsid w:val="00E95770"/>
    <w:rsid w:val="00E97B36"/>
    <w:rsid w:val="00EA0899"/>
    <w:rsid w:val="00EA39A7"/>
    <w:rsid w:val="00EA48EB"/>
    <w:rsid w:val="00EA650B"/>
    <w:rsid w:val="00EA76F8"/>
    <w:rsid w:val="00EB01C2"/>
    <w:rsid w:val="00EC4889"/>
    <w:rsid w:val="00ED1195"/>
    <w:rsid w:val="00ED24C3"/>
    <w:rsid w:val="00ED39CC"/>
    <w:rsid w:val="00EE37C0"/>
    <w:rsid w:val="00EE50A1"/>
    <w:rsid w:val="00EF51BA"/>
    <w:rsid w:val="00F01288"/>
    <w:rsid w:val="00F01F3B"/>
    <w:rsid w:val="00F048F2"/>
    <w:rsid w:val="00F06CED"/>
    <w:rsid w:val="00F07B54"/>
    <w:rsid w:val="00F11B5E"/>
    <w:rsid w:val="00F14336"/>
    <w:rsid w:val="00F144A7"/>
    <w:rsid w:val="00F20E5D"/>
    <w:rsid w:val="00F223FA"/>
    <w:rsid w:val="00F22AC4"/>
    <w:rsid w:val="00F22BDF"/>
    <w:rsid w:val="00F25B9A"/>
    <w:rsid w:val="00F25BD2"/>
    <w:rsid w:val="00F268B6"/>
    <w:rsid w:val="00F31DF7"/>
    <w:rsid w:val="00F31F22"/>
    <w:rsid w:val="00F448F6"/>
    <w:rsid w:val="00F5081D"/>
    <w:rsid w:val="00F572C0"/>
    <w:rsid w:val="00F6372C"/>
    <w:rsid w:val="00F63E39"/>
    <w:rsid w:val="00F64268"/>
    <w:rsid w:val="00F72213"/>
    <w:rsid w:val="00F849F2"/>
    <w:rsid w:val="00F940AF"/>
    <w:rsid w:val="00FA0B0D"/>
    <w:rsid w:val="00FA6295"/>
    <w:rsid w:val="00FB0496"/>
    <w:rsid w:val="00FB32C3"/>
    <w:rsid w:val="00FB46C5"/>
    <w:rsid w:val="00FC044B"/>
    <w:rsid w:val="00FC0F9D"/>
    <w:rsid w:val="00FC2D9C"/>
    <w:rsid w:val="00FC36CF"/>
    <w:rsid w:val="00FC50AC"/>
    <w:rsid w:val="00FC72ED"/>
    <w:rsid w:val="00FD295A"/>
    <w:rsid w:val="00FD52BE"/>
    <w:rsid w:val="00FE040E"/>
    <w:rsid w:val="00FE0816"/>
    <w:rsid w:val="00FE4A2C"/>
    <w:rsid w:val="00FE4C34"/>
    <w:rsid w:val="00FE55BE"/>
    <w:rsid w:val="00FE7010"/>
    <w:rsid w:val="00FF293C"/>
    <w:rsid w:val="00FF53B8"/>
    <w:rsid w:val="00FF579C"/>
    <w:rsid w:val="00FF6041"/>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11B5E"/>
    <w:pPr>
      <w:suppressAutoHyphens/>
      <w:autoSpaceDN w:val="0"/>
      <w:spacing w:after="0" w:line="240" w:lineRule="auto"/>
      <w:jc w:val="left"/>
      <w:textAlignment w:val="baseline"/>
    </w:pPr>
    <w:rPr>
      <w:rFonts w:ascii="Calibri" w:eastAsia="Calibri" w:hAnsi="Calibri" w:cs="Times New Roman"/>
      <w:kern w:val="3"/>
      <w:sz w:val="24"/>
      <w:szCs w:val="24"/>
      <w:lang w:val="lt-LT"/>
    </w:rPr>
  </w:style>
  <w:style w:type="paragraph" w:customStyle="1" w:styleId="Standarduser">
    <w:name w:val="Standard (user)"/>
    <w:rsid w:val="001C679D"/>
    <w:pPr>
      <w:suppressAutoHyphens/>
      <w:autoSpaceDN w:val="0"/>
      <w:spacing w:after="0" w:line="240" w:lineRule="auto"/>
      <w:jc w:val="left"/>
      <w:textAlignment w:val="baseline"/>
    </w:pPr>
    <w:rPr>
      <w:rFonts w:ascii="Liberation Serif" w:eastAsia="NSimSun" w:hAnsi="Liberation Serif" w:cs="Arial"/>
      <w:kern w:val="3"/>
      <w:sz w:val="24"/>
      <w:szCs w:val="24"/>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32</Pages>
  <Words>42612</Words>
  <Characters>24290</Characters>
  <Application>Microsoft Office Word</Application>
  <DocSecurity>4</DocSecurity>
  <Lines>202</Lines>
  <Paragraphs>133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Jurgita Žilko</cp:lastModifiedBy>
  <cp:revision>2</cp:revision>
  <cp:lastPrinted>2018-03-07T08:06:00Z</cp:lastPrinted>
  <dcterms:created xsi:type="dcterms:W3CDTF">2024-11-19T21:21:00Z</dcterms:created>
  <dcterms:modified xsi:type="dcterms:W3CDTF">2024-11-19T21:21:00Z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